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5273" w:rsidRPr="005D0369" w:rsidRDefault="00885273" w:rsidP="005A3BF8">
      <w:pPr>
        <w:ind w:left="720" w:right="-58" w:firstLine="720"/>
        <w:rPr>
          <w:rFonts w:ascii="Times New Roman" w:hAnsi="Times New Roman" w:cs="Times New Roman"/>
          <w:bCs/>
          <w:szCs w:val="28"/>
        </w:rPr>
      </w:pPr>
      <w:r w:rsidRPr="005D0369">
        <w:rPr>
          <w:rFonts w:ascii="Times New Roman" w:hAnsi="Times New Roman" w:cs="Times New Roman"/>
          <w:bCs/>
          <w:szCs w:val="28"/>
        </w:rPr>
        <w:t>СКАЗОЧНЫЕ АВТОРЫ</w:t>
      </w:r>
    </w:p>
    <w:p w:rsidR="00885273" w:rsidRPr="009814EE" w:rsidRDefault="00885273" w:rsidP="005A3BF8">
      <w:pPr>
        <w:ind w:left="720" w:right="-58" w:firstLine="720"/>
        <w:rPr>
          <w:rFonts w:ascii="Times New Roman" w:hAnsi="Times New Roman" w:cs="Times New Roman"/>
          <w:bCs/>
          <w:sz w:val="56"/>
          <w:szCs w:val="56"/>
        </w:rPr>
      </w:pPr>
      <w:r w:rsidRPr="009814EE">
        <w:rPr>
          <w:rFonts w:ascii="Times New Roman" w:hAnsi="Times New Roman" w:cs="Times New Roman"/>
          <w:bCs/>
          <w:sz w:val="56"/>
          <w:szCs w:val="56"/>
        </w:rPr>
        <w:t>Ирина и Александр Путяевы</w:t>
      </w:r>
    </w:p>
    <w:p w:rsidR="00885273" w:rsidRPr="005D0369" w:rsidRDefault="00885273" w:rsidP="00ED6CA4">
      <w:pPr>
        <w:ind w:left="720" w:right="-58" w:firstLine="720"/>
        <w:jc w:val="both"/>
        <w:rPr>
          <w:rFonts w:ascii="Times New Roman" w:hAnsi="Times New Roman" w:cs="Times New Roman"/>
          <w:b/>
          <w:bCs/>
          <w:szCs w:val="28"/>
          <w:u w:val="single"/>
        </w:rPr>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76.5pt;height:76.5pt">
            <v:shadow color="#868686"/>
            <v:textpath style="font-family:&quot;Arial Black&quot;;v-text-kern:t" trim="t" fitpath="t" string="К"/>
          </v:shape>
        </w:pict>
      </w:r>
      <w:r w:rsidRPr="001C3FD5">
        <w:t>ое-что о жемчуге и гномах.</w:t>
      </w:r>
    </w:p>
    <w:p w:rsidR="00885273" w:rsidRPr="005D0369" w:rsidRDefault="00885273" w:rsidP="00BB7FCD">
      <w:pPr>
        <w:pStyle w:val="Heading1"/>
        <w:ind w:firstLine="1418"/>
        <w:rPr>
          <w:rFonts w:ascii="Times New Roman" w:hAnsi="Times New Roman" w:cs="Times New Roman"/>
          <w:b w:val="0"/>
          <w:bCs w:val="0"/>
          <w:szCs w:val="28"/>
          <w:u w:val="single"/>
        </w:rPr>
      </w:pPr>
    </w:p>
    <w:p w:rsidR="00885273" w:rsidRPr="005D0369" w:rsidRDefault="00885273" w:rsidP="005A3BF8">
      <w:pPr>
        <w:ind w:left="720" w:right="805" w:firstLine="720"/>
        <w:jc w:val="both"/>
        <w:rPr>
          <w:rFonts w:ascii="Times New Roman" w:hAnsi="Times New Roman" w:cs="Times New Roman"/>
          <w:bCs/>
          <w:szCs w:val="28"/>
        </w:rPr>
      </w:pPr>
      <w:r w:rsidRPr="005D0369">
        <w:rPr>
          <w:rFonts w:ascii="Times New Roman" w:hAnsi="Times New Roman" w:cs="Times New Roman"/>
          <w:bCs/>
          <w:szCs w:val="28"/>
        </w:rPr>
        <w:t>Жемчуг состоит из перламутра. Он откладывается вокруг пе</w:t>
      </w:r>
      <w:r w:rsidRPr="005D0369">
        <w:rPr>
          <w:rFonts w:ascii="Times New Roman" w:hAnsi="Times New Roman" w:cs="Times New Roman"/>
          <w:bCs/>
          <w:szCs w:val="28"/>
        </w:rPr>
        <w:t>с</w:t>
      </w:r>
      <w:r w:rsidRPr="005D0369">
        <w:rPr>
          <w:rFonts w:ascii="Times New Roman" w:hAnsi="Times New Roman" w:cs="Times New Roman"/>
          <w:bCs/>
          <w:szCs w:val="28"/>
        </w:rPr>
        <w:t>чинок, зажатых створками раковин морского моллюска, а затем ра</w:t>
      </w:r>
      <w:r w:rsidRPr="005D0369">
        <w:rPr>
          <w:rFonts w:ascii="Times New Roman" w:hAnsi="Times New Roman" w:cs="Times New Roman"/>
          <w:bCs/>
          <w:szCs w:val="28"/>
        </w:rPr>
        <w:t>с</w:t>
      </w:r>
      <w:r w:rsidRPr="005D0369">
        <w:rPr>
          <w:rFonts w:ascii="Times New Roman" w:hAnsi="Times New Roman" w:cs="Times New Roman"/>
          <w:bCs/>
          <w:szCs w:val="28"/>
        </w:rPr>
        <w:t>тет, превращаясь в чудесную горошину. Самая крупная жемчужина весит шесть килограммов! Найти даже небольшую белую или черную жемчужину – большая удача.</w:t>
      </w:r>
    </w:p>
    <w:p w:rsidR="00885273" w:rsidRPr="005D0369" w:rsidRDefault="00885273" w:rsidP="005A3BF8">
      <w:pPr>
        <w:ind w:left="720" w:right="805" w:firstLine="720"/>
        <w:jc w:val="both"/>
        <w:rPr>
          <w:rFonts w:ascii="Times New Roman" w:hAnsi="Times New Roman" w:cs="Times New Roman"/>
          <w:bCs/>
          <w:szCs w:val="28"/>
        </w:rPr>
      </w:pPr>
      <w:r w:rsidRPr="005D0369">
        <w:rPr>
          <w:rFonts w:ascii="Times New Roman" w:hAnsi="Times New Roman" w:cs="Times New Roman"/>
          <w:bCs/>
          <w:szCs w:val="28"/>
        </w:rPr>
        <w:t>Раковины-хранительницы морских сокровищ называют же</w:t>
      </w:r>
      <w:r w:rsidRPr="005D0369">
        <w:rPr>
          <w:rFonts w:ascii="Times New Roman" w:hAnsi="Times New Roman" w:cs="Times New Roman"/>
          <w:bCs/>
          <w:szCs w:val="28"/>
        </w:rPr>
        <w:t>м</w:t>
      </w:r>
      <w:r w:rsidRPr="005D0369">
        <w:rPr>
          <w:rFonts w:ascii="Times New Roman" w:hAnsi="Times New Roman" w:cs="Times New Roman"/>
          <w:bCs/>
          <w:szCs w:val="28"/>
        </w:rPr>
        <w:t xml:space="preserve">чужницами.  </w:t>
      </w:r>
    </w:p>
    <w:p w:rsidR="00885273" w:rsidRPr="00BB337E" w:rsidRDefault="00885273" w:rsidP="00F17B63">
      <w:pPr>
        <w:rPr>
          <w:rFonts w:ascii="Times New Roman" w:hAnsi="Times New Roman" w:cs="Times New Roman"/>
          <w:bCs/>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IMG_0307" style="position:absolute;margin-left:79.45pt;margin-top:399.3pt;width:431.5pt;height:104pt;z-index:251657216;visibility:visible">
            <v:imagedata r:id="rId7" o:title="" croptop="51247f"/>
            <w10:wrap type="square" side="right"/>
          </v:shape>
        </w:pict>
      </w:r>
      <w:r>
        <w:rPr>
          <w:noProof/>
        </w:rPr>
        <w:pict>
          <v:shape id="_x0000_s1027" type="#_x0000_t75" alt="IMG_0307" style="position:absolute;margin-left:79.45pt;margin-top:399.3pt;width:431.5pt;height:104pt;z-index:251658240;visibility:visible">
            <v:imagedata r:id="rId7" o:title="" croptop="51247f"/>
            <w10:wrap type="square" side="right"/>
          </v:shape>
        </w:pict>
      </w:r>
      <w:r>
        <w:rPr>
          <w:noProof/>
        </w:rPr>
        <w:pict>
          <v:shape id="_x0000_s1028" type="#_x0000_t75" alt="IMG_0307" style="position:absolute;margin-left:79.45pt;margin-top:399.3pt;width:6in;height:104pt;z-index:251659264;visibility:visible">
            <v:imagedata r:id="rId7" o:title="" croptop="51247f"/>
            <w10:wrap type="square" side="right"/>
          </v:shape>
        </w:pict>
      </w:r>
    </w:p>
    <w:p w:rsidR="00885273" w:rsidRPr="005D0369" w:rsidRDefault="00885273" w:rsidP="00F17B63">
      <w:pPr>
        <w:ind w:left="720" w:right="805" w:firstLine="698"/>
        <w:jc w:val="both"/>
        <w:rPr>
          <w:rFonts w:ascii="Times New Roman" w:hAnsi="Times New Roman" w:cs="Times New Roman"/>
          <w:bCs/>
          <w:szCs w:val="28"/>
        </w:rPr>
      </w:pPr>
      <w:r w:rsidRPr="005D0369">
        <w:rPr>
          <w:rFonts w:ascii="Times New Roman" w:hAnsi="Times New Roman" w:cs="Times New Roman"/>
          <w:bCs/>
          <w:szCs w:val="28"/>
        </w:rPr>
        <w:t>Неверное представление о том, как выглядят гномы, сложилось у людей, которые не видят дальше своего носа, да и не хотят видеть. В их понимании гном – маленькое существо со сморщенными щечками исключительно мужского рода, волосатое и бородатое, раздражител</w:t>
      </w:r>
      <w:r w:rsidRPr="005D0369">
        <w:rPr>
          <w:rFonts w:ascii="Times New Roman" w:hAnsi="Times New Roman" w:cs="Times New Roman"/>
          <w:bCs/>
          <w:szCs w:val="28"/>
        </w:rPr>
        <w:t>ь</w:t>
      </w:r>
      <w:r w:rsidRPr="005D0369">
        <w:rPr>
          <w:rFonts w:ascii="Times New Roman" w:hAnsi="Times New Roman" w:cs="Times New Roman"/>
          <w:bCs/>
          <w:szCs w:val="28"/>
        </w:rPr>
        <w:t>ное и злобное, которое вылезает из-под земли только ради какой-нибудь пакости. Между прочим, это вовсе не так. Гномы это те же д</w:t>
      </w:r>
      <w:r w:rsidRPr="005D0369">
        <w:rPr>
          <w:rFonts w:ascii="Times New Roman" w:hAnsi="Times New Roman" w:cs="Times New Roman"/>
          <w:bCs/>
          <w:szCs w:val="28"/>
        </w:rPr>
        <w:t>е</w:t>
      </w:r>
      <w:r w:rsidRPr="005D0369">
        <w:rPr>
          <w:rFonts w:ascii="Times New Roman" w:hAnsi="Times New Roman" w:cs="Times New Roman"/>
          <w:bCs/>
          <w:szCs w:val="28"/>
        </w:rPr>
        <w:t>ти, только сугубо лесные. Они не смогли бы жить в больших городах, лишенных простора. Правда, гномы и гномны больше похожи на м</w:t>
      </w:r>
      <w:r w:rsidRPr="005D0369">
        <w:rPr>
          <w:rFonts w:ascii="Times New Roman" w:hAnsi="Times New Roman" w:cs="Times New Roman"/>
          <w:bCs/>
          <w:szCs w:val="28"/>
        </w:rPr>
        <w:t>а</w:t>
      </w:r>
      <w:r w:rsidRPr="005D0369">
        <w:rPr>
          <w:rFonts w:ascii="Times New Roman" w:hAnsi="Times New Roman" w:cs="Times New Roman"/>
          <w:bCs/>
          <w:szCs w:val="28"/>
        </w:rPr>
        <w:t>леньких гуттаперчевых кукол. У больших кукол – большие проблемы, у маленьких – маленькие. А кто сказал, что маленькие проблемы р</w:t>
      </w:r>
      <w:r w:rsidRPr="005D0369">
        <w:rPr>
          <w:rFonts w:ascii="Times New Roman" w:hAnsi="Times New Roman" w:cs="Times New Roman"/>
          <w:bCs/>
          <w:szCs w:val="28"/>
        </w:rPr>
        <w:t>е</w:t>
      </w:r>
      <w:r w:rsidRPr="005D0369">
        <w:rPr>
          <w:rFonts w:ascii="Times New Roman" w:hAnsi="Times New Roman" w:cs="Times New Roman"/>
          <w:bCs/>
          <w:szCs w:val="28"/>
        </w:rPr>
        <w:t>шаются легко?..</w:t>
      </w:r>
    </w:p>
    <w:p w:rsidR="00885273" w:rsidRPr="00777F15" w:rsidRDefault="00885273" w:rsidP="005A3BF8">
      <w:pPr>
        <w:pStyle w:val="Heading1"/>
        <w:ind w:right="805" w:firstLine="1418"/>
      </w:pPr>
      <w:r w:rsidRPr="00777F15">
        <w:t xml:space="preserve">1.   </w:t>
      </w:r>
      <w:r>
        <w:pict>
          <v:shape id="_x0000_i1026" type="#_x0000_t136" style="width:27.75pt;height:51pt">
            <v:shadow color="#868686"/>
            <v:textpath style="font-family:&quot;Arial Black&quot;;v-text-kern:t" trim="t" fitpath="t" string="С"/>
          </v:shape>
        </w:pict>
      </w:r>
      <w:r w:rsidRPr="00777F15">
        <w:t>кукер отправляется на поиски жемчуга.</w:t>
      </w:r>
    </w:p>
    <w:p w:rsidR="00885273" w:rsidRDefault="00885273" w:rsidP="005A3BF8">
      <w:pPr>
        <w:ind w:left="720" w:right="805" w:firstLine="720"/>
        <w:jc w:val="both"/>
        <w:rPr>
          <w:rFonts w:ascii="Times New Roman" w:hAnsi="Times New Roman" w:cs="Times New Roman"/>
          <w:szCs w:val="28"/>
        </w:rPr>
      </w:pP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ДРУЗЬЯ предупреждали маленького Скукера, что в лесу ник</w:t>
      </w:r>
      <w:r w:rsidRPr="005D0369">
        <w:rPr>
          <w:rFonts w:ascii="Times New Roman" w:hAnsi="Times New Roman" w:cs="Times New Roman"/>
          <w:szCs w:val="28"/>
        </w:rPr>
        <w:t>а</w:t>
      </w:r>
      <w:r w:rsidRPr="005D0369">
        <w:rPr>
          <w:rFonts w:ascii="Times New Roman" w:hAnsi="Times New Roman" w:cs="Times New Roman"/>
          <w:szCs w:val="28"/>
        </w:rPr>
        <w:t>кого жемчуга нет. Клады еще изредка встречаются, а вот жемчуга -  нет. Он спрятан внутри раковин, а те в свою очередь водятся только в глубоководных морях.</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Но Скукер так не думал. Он был убежден, что жемчужины ро</w:t>
      </w:r>
      <w:r w:rsidRPr="005D0369">
        <w:rPr>
          <w:rFonts w:ascii="Times New Roman" w:hAnsi="Times New Roman" w:cs="Times New Roman"/>
          <w:szCs w:val="28"/>
        </w:rPr>
        <w:t>ж</w:t>
      </w:r>
      <w:r w:rsidRPr="005D0369">
        <w:rPr>
          <w:rFonts w:ascii="Times New Roman" w:hAnsi="Times New Roman" w:cs="Times New Roman"/>
          <w:szCs w:val="28"/>
        </w:rPr>
        <w:t xml:space="preserve">даются из звезд. Когда они созревают, то падают на землю, почти как яблоки с деревьев.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И уж, конечно, больше всего прекрасного жемчуга должно быть в лесу! Падая с большой высоты, жемчужины глубоко врезаются в землю, и найти их под слоем опавшей листвы нелегко, но возможно. В жизни ничего невозможного нет! Хочешь чего-то добиться – напр</w:t>
      </w:r>
      <w:r w:rsidRPr="005D0369">
        <w:rPr>
          <w:rFonts w:ascii="Times New Roman" w:hAnsi="Times New Roman" w:cs="Times New Roman"/>
          <w:szCs w:val="28"/>
        </w:rPr>
        <w:t>я</w:t>
      </w:r>
      <w:r w:rsidRPr="005D0369">
        <w:rPr>
          <w:rFonts w:ascii="Times New Roman" w:hAnsi="Times New Roman" w:cs="Times New Roman"/>
          <w:szCs w:val="28"/>
        </w:rPr>
        <w:t>гись. Да, засунь голову в карман, – и ищи.</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В поисках жемчуга, говорят, отлично помогает госпожа Удача, упорство кладоискателя и волшебный компас Виноградной Улитки. Правда, эта госпожа стара и ленива, и далеко не так щедра, как хот</w:t>
      </w:r>
      <w:r w:rsidRPr="005D0369">
        <w:rPr>
          <w:rFonts w:ascii="Times New Roman" w:hAnsi="Times New Roman" w:cs="Times New Roman"/>
          <w:szCs w:val="28"/>
        </w:rPr>
        <w:t>е</w:t>
      </w:r>
      <w:r w:rsidRPr="005D0369">
        <w:rPr>
          <w:rFonts w:ascii="Times New Roman" w:hAnsi="Times New Roman" w:cs="Times New Roman"/>
          <w:szCs w:val="28"/>
        </w:rPr>
        <w:t xml:space="preserve">лось бы.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bCs/>
          <w:szCs w:val="28"/>
        </w:rPr>
        <w:t>Скукеру жемчуг нужен был позарез. Много, очень много же</w:t>
      </w:r>
      <w:r w:rsidRPr="005D0369">
        <w:rPr>
          <w:rFonts w:ascii="Times New Roman" w:hAnsi="Times New Roman" w:cs="Times New Roman"/>
          <w:bCs/>
          <w:szCs w:val="28"/>
        </w:rPr>
        <w:t>м</w:t>
      </w:r>
      <w:r w:rsidRPr="005D0369">
        <w:rPr>
          <w:rFonts w:ascii="Times New Roman" w:hAnsi="Times New Roman" w:cs="Times New Roman"/>
          <w:bCs/>
          <w:szCs w:val="28"/>
        </w:rPr>
        <w:t>чуга, может, целая куча.</w:t>
      </w:r>
      <w:r w:rsidRPr="005D0369">
        <w:rPr>
          <w:rFonts w:ascii="Times New Roman" w:hAnsi="Times New Roman" w:cs="Times New Roman"/>
          <w:szCs w:val="28"/>
        </w:rPr>
        <w:t xml:space="preserve"> «Богатство измеряется кучами, – тут он н</w:t>
      </w:r>
      <w:r w:rsidRPr="005D0369">
        <w:rPr>
          <w:rFonts w:ascii="Times New Roman" w:hAnsi="Times New Roman" w:cs="Times New Roman"/>
          <w:szCs w:val="28"/>
        </w:rPr>
        <w:t>е</w:t>
      </w:r>
      <w:r w:rsidRPr="005D0369">
        <w:rPr>
          <w:rFonts w:ascii="Times New Roman" w:hAnsi="Times New Roman" w:cs="Times New Roman"/>
          <w:szCs w:val="28"/>
        </w:rPr>
        <w:t>много задумался, – как, впрочем, и мусор».</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Удача и счастье могут подождать, когда для дела полезнее мисс Улитка Указательница, сокращенно – Уу.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Но где она может находиться в данный момент – вопрос вопр</w:t>
      </w:r>
      <w:r w:rsidRPr="005D0369">
        <w:rPr>
          <w:rFonts w:ascii="Times New Roman" w:hAnsi="Times New Roman" w:cs="Times New Roman"/>
          <w:szCs w:val="28"/>
        </w:rPr>
        <w:t>о</w:t>
      </w:r>
      <w:r w:rsidRPr="005D0369">
        <w:rPr>
          <w:rFonts w:ascii="Times New Roman" w:hAnsi="Times New Roman" w:cs="Times New Roman"/>
          <w:szCs w:val="28"/>
        </w:rPr>
        <w:t>сов! Дом на спине, еда под боком. Чем не жизнь начинающей ми</w:t>
      </w:r>
      <w:r w:rsidRPr="005D0369">
        <w:rPr>
          <w:rFonts w:ascii="Times New Roman" w:hAnsi="Times New Roman" w:cs="Times New Roman"/>
          <w:szCs w:val="28"/>
        </w:rPr>
        <w:t>л</w:t>
      </w:r>
      <w:r w:rsidRPr="005D0369">
        <w:rPr>
          <w:rFonts w:ascii="Times New Roman" w:hAnsi="Times New Roman" w:cs="Times New Roman"/>
          <w:szCs w:val="28"/>
        </w:rPr>
        <w:t xml:space="preserve">лионерши? </w:t>
      </w:r>
    </w:p>
    <w:p w:rsidR="00885273" w:rsidRPr="00EF76A2"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Надо заметить, что у большинства богачей несносный характер. Они истеричны, взбалмошны и привередливы. Уу не была исключ</w:t>
      </w:r>
      <w:r w:rsidRPr="005D0369">
        <w:rPr>
          <w:rFonts w:ascii="Times New Roman" w:hAnsi="Times New Roman" w:cs="Times New Roman"/>
          <w:szCs w:val="28"/>
        </w:rPr>
        <w:t>е</w:t>
      </w:r>
      <w:r w:rsidRPr="005D0369">
        <w:rPr>
          <w:rFonts w:ascii="Times New Roman" w:hAnsi="Times New Roman" w:cs="Times New Roman"/>
          <w:szCs w:val="28"/>
        </w:rPr>
        <w:t>нием. Недавно какой-то поклонник подарил ей новенький «Мерс</w:t>
      </w:r>
      <w:r w:rsidRPr="005D0369">
        <w:rPr>
          <w:rFonts w:ascii="Times New Roman" w:hAnsi="Times New Roman" w:cs="Times New Roman"/>
          <w:szCs w:val="28"/>
        </w:rPr>
        <w:t>е</w:t>
      </w:r>
      <w:r w:rsidRPr="005D0369">
        <w:rPr>
          <w:rFonts w:ascii="Times New Roman" w:hAnsi="Times New Roman" w:cs="Times New Roman"/>
          <w:szCs w:val="28"/>
        </w:rPr>
        <w:t>дес». Что она сделала? Вытерла об него ноги: ей показалось, что вид из окна был неинтересным и глупым. Хотелось, чтобы морские волны били в лобовое стекло, а в салон врывался запах  фруктового морож</w:t>
      </w:r>
      <w:r w:rsidRPr="005D0369">
        <w:rPr>
          <w:rFonts w:ascii="Times New Roman" w:hAnsi="Times New Roman" w:cs="Times New Roman"/>
          <w:szCs w:val="28"/>
        </w:rPr>
        <w:t>е</w:t>
      </w:r>
      <w:r w:rsidRPr="005D0369">
        <w:rPr>
          <w:rFonts w:ascii="Times New Roman" w:hAnsi="Times New Roman" w:cs="Times New Roman"/>
          <w:szCs w:val="28"/>
        </w:rPr>
        <w:t>ного.</w:t>
      </w:r>
      <w:r w:rsidRPr="00EF76A2">
        <w:rPr>
          <w:rFonts w:ascii="Times New Roman" w:hAnsi="Times New Roman" w:cs="Times New Roman"/>
          <w:szCs w:val="28"/>
        </w:rPr>
        <w:t xml:space="preserve"> </w:t>
      </w:r>
      <w:r>
        <w:rPr>
          <w:rFonts w:ascii="Times New Roman" w:hAnsi="Times New Roman" w:cs="Times New Roman"/>
          <w:szCs w:val="28"/>
        </w:rPr>
        <w:t>Что, разве её запросы сверхестественны?!</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Но довольно о низменных фантазиях и пересудах обывателей! В жизни есть нечто более высокое и достойное внимания. Любовь, н</w:t>
      </w:r>
      <w:r w:rsidRPr="005D0369">
        <w:rPr>
          <w:rFonts w:ascii="Times New Roman" w:hAnsi="Times New Roman" w:cs="Times New Roman"/>
          <w:szCs w:val="28"/>
        </w:rPr>
        <w:t>а</w:t>
      </w:r>
      <w:r w:rsidRPr="005D0369">
        <w:rPr>
          <w:rFonts w:ascii="Times New Roman" w:hAnsi="Times New Roman" w:cs="Times New Roman"/>
          <w:szCs w:val="28"/>
        </w:rPr>
        <w:t>пример.</w:t>
      </w:r>
      <w:r w:rsidRPr="00777F15">
        <w:rPr>
          <w:rFonts w:ascii="Times New Roman" w:hAnsi="Times New Roman" w:cs="Times New Roman"/>
          <w:szCs w:val="28"/>
        </w:rPr>
        <w:t xml:space="preserve"> </w:t>
      </w:r>
    </w:p>
    <w:p w:rsidR="00885273"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был влюблен</w:t>
      </w:r>
      <w:r>
        <w:rPr>
          <w:rFonts w:ascii="Times New Roman" w:hAnsi="Times New Roman" w:cs="Times New Roman"/>
          <w:szCs w:val="28"/>
        </w:rPr>
        <w:t>.</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Вся эта затея с поиском жемчуга была следствием его влюбле</w:t>
      </w:r>
      <w:r w:rsidRPr="005D0369">
        <w:rPr>
          <w:rFonts w:ascii="Times New Roman" w:hAnsi="Times New Roman" w:cs="Times New Roman"/>
          <w:szCs w:val="28"/>
        </w:rPr>
        <w:t>н</w:t>
      </w:r>
      <w:r w:rsidRPr="005D0369">
        <w:rPr>
          <w:rFonts w:ascii="Times New Roman" w:hAnsi="Times New Roman" w:cs="Times New Roman"/>
          <w:szCs w:val="28"/>
        </w:rPr>
        <w:t>ности. Любовь многих толкает на безрассудные поступки. Она заста</w:t>
      </w:r>
      <w:r w:rsidRPr="005D0369">
        <w:rPr>
          <w:rFonts w:ascii="Times New Roman" w:hAnsi="Times New Roman" w:cs="Times New Roman"/>
          <w:szCs w:val="28"/>
        </w:rPr>
        <w:t>в</w:t>
      </w:r>
      <w:r w:rsidRPr="005D0369">
        <w:rPr>
          <w:rFonts w:ascii="Times New Roman" w:hAnsi="Times New Roman" w:cs="Times New Roman"/>
          <w:szCs w:val="28"/>
        </w:rPr>
        <w:t>ляет нас активно поглощать кислород, плохо питаться, и еле волочить ноги по земле.</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Любовь прекрасна! А все влюбленные доходяги!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Скукер был безумно влюблен в Кеклю. Он мечтал сделать ей достойный подарок. </w:t>
      </w:r>
    </w:p>
    <w:p w:rsidR="00885273" w:rsidRPr="00BB337E"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А Кекля была весьма примитивной девочкой.</w:t>
      </w:r>
    </w:p>
    <w:p w:rsidR="00885273" w:rsidRPr="00BB337E" w:rsidRDefault="00885273" w:rsidP="005A3BF8">
      <w:pPr>
        <w:ind w:left="720" w:right="805" w:firstLine="720"/>
        <w:jc w:val="both"/>
        <w:rPr>
          <w:rFonts w:ascii="Times New Roman" w:hAnsi="Times New Roman" w:cs="Times New Roman"/>
          <w:szCs w:val="28"/>
        </w:rPr>
      </w:pP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Природа не наделила ее ни исключительным умом, ни шир</w:t>
      </w:r>
      <w:r w:rsidRPr="005D0369">
        <w:rPr>
          <w:rFonts w:ascii="Times New Roman" w:hAnsi="Times New Roman" w:cs="Times New Roman"/>
          <w:szCs w:val="28"/>
        </w:rPr>
        <w:t>о</w:t>
      </w:r>
      <w:r w:rsidRPr="005D0369">
        <w:rPr>
          <w:rFonts w:ascii="Times New Roman" w:hAnsi="Times New Roman" w:cs="Times New Roman"/>
          <w:szCs w:val="28"/>
        </w:rPr>
        <w:t>ким великодушием. Она была заносчива и эгоистична.</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Часто любимых мы наделяем чертами, которых у них нет. Это наши добрые фантазии делают замухрышек принцессами, а свинтусов щеголями.</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В характере Кекли было больше минусов, чем плюсов. Немалая доля вины за недостаток воспитания ложилась на родных и близких. Родители девочки занимались ей из рук вон плохо. Они и понятия не имели, какой должна быть гармоничная личность. Буквально с пел</w:t>
      </w:r>
      <w:r w:rsidRPr="005D0369">
        <w:rPr>
          <w:rFonts w:ascii="Times New Roman" w:hAnsi="Times New Roman" w:cs="Times New Roman"/>
          <w:szCs w:val="28"/>
        </w:rPr>
        <w:t>е</w:t>
      </w:r>
      <w:r w:rsidRPr="005D0369">
        <w:rPr>
          <w:rFonts w:ascii="Times New Roman" w:hAnsi="Times New Roman" w:cs="Times New Roman"/>
          <w:szCs w:val="28"/>
        </w:rPr>
        <w:t>нок стали готовить из девочки поп-звезду. «Баю, баю, я спеваю, рот любимый раскрываю. Слушать всех себя прошу. Кто не слышит – укушу. Шу-шу-шу! »… – была ее первой и единственной колыбел</w:t>
      </w:r>
      <w:r w:rsidRPr="005D0369">
        <w:rPr>
          <w:rFonts w:ascii="Times New Roman" w:hAnsi="Times New Roman" w:cs="Times New Roman"/>
          <w:szCs w:val="28"/>
        </w:rPr>
        <w:t>ь</w:t>
      </w:r>
      <w:r w:rsidRPr="005D0369">
        <w:rPr>
          <w:rFonts w:ascii="Times New Roman" w:hAnsi="Times New Roman" w:cs="Times New Roman"/>
          <w:szCs w:val="28"/>
        </w:rPr>
        <w:t>ной, которую пела ей перед сном бабушку.</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Чуть ли не каждые полчаса между бабушкой и внучкой такой диалог:</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Есть что-нибудь Вкусненькое?</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Ук-у.</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А сладенькое?</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Укх-хэ. (Рот старушенции был набит шоколадом).</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Ну, - хоть булочка с марципаном?</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Акх-ха-ха… – поперхнется.</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А марципан без булочки?</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Гр-бр-мыр!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И ватрушечно-изюмного нет?</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Экая ты!.. Поела бы лучше каши с редькой!</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Ага! Отраву на палочке?!</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Не отраву, а витамин…</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И уж совсем катастрофически-отвратительная черта: нечес</w:t>
      </w:r>
      <w:r w:rsidRPr="005D0369">
        <w:rPr>
          <w:rFonts w:ascii="Times New Roman" w:hAnsi="Times New Roman" w:cs="Times New Roman"/>
          <w:szCs w:val="28"/>
        </w:rPr>
        <w:t>т</w:t>
      </w:r>
      <w:r w:rsidRPr="005D0369">
        <w:rPr>
          <w:rFonts w:ascii="Times New Roman" w:hAnsi="Times New Roman" w:cs="Times New Roman"/>
          <w:szCs w:val="28"/>
        </w:rPr>
        <w:t>ность. Вранье – на каждом шагу. По поводу и без повода. Съест ко</w:t>
      </w:r>
      <w:r w:rsidRPr="005D0369">
        <w:rPr>
          <w:rFonts w:ascii="Times New Roman" w:hAnsi="Times New Roman" w:cs="Times New Roman"/>
          <w:szCs w:val="28"/>
        </w:rPr>
        <w:t>н</w:t>
      </w:r>
      <w:r w:rsidRPr="005D0369">
        <w:rPr>
          <w:rFonts w:ascii="Times New Roman" w:hAnsi="Times New Roman" w:cs="Times New Roman"/>
          <w:szCs w:val="28"/>
        </w:rPr>
        <w:t>фету без спроса, а свалит на кузнечика. Ей возразят: «Не едят кузн</w:t>
      </w:r>
      <w:r w:rsidRPr="005D0369">
        <w:rPr>
          <w:rFonts w:ascii="Times New Roman" w:hAnsi="Times New Roman" w:cs="Times New Roman"/>
          <w:szCs w:val="28"/>
        </w:rPr>
        <w:t>е</w:t>
      </w:r>
      <w:r w:rsidRPr="005D0369">
        <w:rPr>
          <w:rFonts w:ascii="Times New Roman" w:hAnsi="Times New Roman" w:cs="Times New Roman"/>
          <w:szCs w:val="28"/>
        </w:rPr>
        <w:t>чики сладкое». Найдется и в этом случае: «Откуда я знаю: значит, конфета была горькой». – «Конфеты не бывают горькими». – «Вот кто это сказал, тот и съел все конфеты… Семейка сладкоежек!.. А то о</w:t>
      </w:r>
      <w:r w:rsidRPr="005D0369">
        <w:rPr>
          <w:rFonts w:ascii="Times New Roman" w:hAnsi="Times New Roman" w:cs="Times New Roman"/>
          <w:szCs w:val="28"/>
        </w:rPr>
        <w:t>т</w:t>
      </w:r>
      <w:r w:rsidRPr="005D0369">
        <w:rPr>
          <w:rFonts w:ascii="Times New Roman" w:hAnsi="Times New Roman" w:cs="Times New Roman"/>
          <w:szCs w:val="28"/>
        </w:rPr>
        <w:t xml:space="preserve">куда бы это было известно? Вы сами же и съели все конфеты… Вот».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Бывало, вскроет Кекля красочный пакетик с леденцами, уни</w:t>
      </w:r>
      <w:r w:rsidRPr="005D0369">
        <w:rPr>
          <w:rFonts w:ascii="Times New Roman" w:hAnsi="Times New Roman" w:cs="Times New Roman"/>
          <w:szCs w:val="28"/>
        </w:rPr>
        <w:t>ч</w:t>
      </w:r>
      <w:r w:rsidRPr="005D0369">
        <w:rPr>
          <w:rFonts w:ascii="Times New Roman" w:hAnsi="Times New Roman" w:cs="Times New Roman"/>
          <w:szCs w:val="28"/>
        </w:rPr>
        <w:t>тожит его содержимое, а в бездушную, шуршащую  ужасом пустоту, протолкнет забавы ради еще живую бабочку. Той становилось стра</w:t>
      </w:r>
      <w:r w:rsidRPr="005D0369">
        <w:rPr>
          <w:rFonts w:ascii="Times New Roman" w:hAnsi="Times New Roman" w:cs="Times New Roman"/>
          <w:szCs w:val="28"/>
        </w:rPr>
        <w:t>ш</w:t>
      </w:r>
      <w:r w:rsidRPr="005D0369">
        <w:rPr>
          <w:rFonts w:ascii="Times New Roman" w:hAnsi="Times New Roman" w:cs="Times New Roman"/>
          <w:szCs w:val="28"/>
        </w:rPr>
        <w:t xml:space="preserve">но, и она теряла сознание. У Кекли ни капли жалости, ни раскаяния: «Тебе бы на сцене роль тени отца Гамлета исполнять. Тьфу на тебя, притворщица»!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Страшно подумать, что может вырасти из такой жестокой д</w:t>
      </w:r>
      <w:r w:rsidRPr="005D0369">
        <w:rPr>
          <w:rFonts w:ascii="Times New Roman" w:hAnsi="Times New Roman" w:cs="Times New Roman"/>
          <w:szCs w:val="28"/>
        </w:rPr>
        <w:t>е</w:t>
      </w:r>
      <w:r w:rsidRPr="005D0369">
        <w:rPr>
          <w:rFonts w:ascii="Times New Roman" w:hAnsi="Times New Roman" w:cs="Times New Roman"/>
          <w:szCs w:val="28"/>
        </w:rPr>
        <w:t>вочки!</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Однажды, желая отвадить Кеклю от сладкого, родители так «почистили» полки с леденцами и вареньем, что умерли от переед</w:t>
      </w:r>
      <w:r w:rsidRPr="005D0369">
        <w:rPr>
          <w:rFonts w:ascii="Times New Roman" w:hAnsi="Times New Roman" w:cs="Times New Roman"/>
          <w:szCs w:val="28"/>
        </w:rPr>
        <w:t>а</w:t>
      </w:r>
      <w:r w:rsidRPr="005D0369">
        <w:rPr>
          <w:rFonts w:ascii="Times New Roman" w:hAnsi="Times New Roman" w:cs="Times New Roman"/>
          <w:szCs w:val="28"/>
        </w:rPr>
        <w:t>ния и сошли с ума. Вернее сначала сошли с ума, а потом «скончались на нервной почве». Такой диагноз им поставили врачи. Жалко их, х</w:t>
      </w:r>
      <w:r w:rsidRPr="005D0369">
        <w:rPr>
          <w:rFonts w:ascii="Times New Roman" w:hAnsi="Times New Roman" w:cs="Times New Roman"/>
          <w:szCs w:val="28"/>
        </w:rPr>
        <w:t>и</w:t>
      </w:r>
      <w:r w:rsidRPr="005D0369">
        <w:rPr>
          <w:rFonts w:ascii="Times New Roman" w:hAnsi="Times New Roman" w:cs="Times New Roman"/>
          <w:szCs w:val="28"/>
        </w:rPr>
        <w:t xml:space="preserve">рургов, конечно. И папе с мамой можно только посочувствовать. Вот что получается, когда переусердствуешь в воспитании единственного ребенка… Детей надо жалеть, пока они еще вредные и маленькие, а больших и вредных жалеть дико. Разве ни так?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Кекля осталась под присмотром бабушки.</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Бабуля была патологически ленивой старушенцией: пальцем о палец не ударит. Дом под ее управлением на одних ходулях держался. Стены и потолки изглодала обозленная бескормицей плесень. Терп</w:t>
      </w:r>
      <w:r w:rsidRPr="005D0369">
        <w:rPr>
          <w:rFonts w:ascii="Times New Roman" w:hAnsi="Times New Roman" w:cs="Times New Roman"/>
          <w:szCs w:val="28"/>
        </w:rPr>
        <w:t>е</w:t>
      </w:r>
      <w:r w:rsidRPr="005D0369">
        <w:rPr>
          <w:rFonts w:ascii="Times New Roman" w:hAnsi="Times New Roman" w:cs="Times New Roman"/>
          <w:szCs w:val="28"/>
        </w:rPr>
        <w:t>ния у старушки хватало лишь на то, чтобы сварить кашу из одуванч</w:t>
      </w:r>
      <w:r w:rsidRPr="005D0369">
        <w:rPr>
          <w:rFonts w:ascii="Times New Roman" w:hAnsi="Times New Roman" w:cs="Times New Roman"/>
          <w:szCs w:val="28"/>
        </w:rPr>
        <w:t>и</w:t>
      </w:r>
      <w:r w:rsidRPr="005D0369">
        <w:rPr>
          <w:rFonts w:ascii="Times New Roman" w:hAnsi="Times New Roman" w:cs="Times New Roman"/>
          <w:szCs w:val="28"/>
        </w:rPr>
        <w:t>ков. Каша по недосмотру получалась невкусной, а по виду напомин</w:t>
      </w:r>
      <w:r w:rsidRPr="005D0369">
        <w:rPr>
          <w:rFonts w:ascii="Times New Roman" w:hAnsi="Times New Roman" w:cs="Times New Roman"/>
          <w:szCs w:val="28"/>
        </w:rPr>
        <w:t>а</w:t>
      </w:r>
      <w:r w:rsidRPr="005D0369">
        <w:rPr>
          <w:rFonts w:ascii="Times New Roman" w:hAnsi="Times New Roman" w:cs="Times New Roman"/>
          <w:szCs w:val="28"/>
        </w:rPr>
        <w:t xml:space="preserve">ла разбавленную пометом навозную кучу. Бр-р-р! Бабка поест, и – на боковую. Спать может целыми днями. А храп такой, что у бактерий ушные перепонки лопаются!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Лень это заразный микроб. И безразличие тоже прилипчивый микроб. Они передаются от человека к человеку через грязную посуду и подлость.</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Откуда же взяться хорошему воспитанию, когда тебя в собс</w:t>
      </w:r>
      <w:r w:rsidRPr="005D0369">
        <w:rPr>
          <w:rFonts w:ascii="Times New Roman" w:hAnsi="Times New Roman" w:cs="Times New Roman"/>
          <w:szCs w:val="28"/>
        </w:rPr>
        <w:t>т</w:t>
      </w:r>
      <w:r w:rsidRPr="005D0369">
        <w:rPr>
          <w:rFonts w:ascii="Times New Roman" w:hAnsi="Times New Roman" w:cs="Times New Roman"/>
          <w:szCs w:val="28"/>
        </w:rPr>
        <w:t>венном доме встречает дурной пример?..</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ind w:left="720" w:right="805" w:firstLine="720"/>
        <w:rPr>
          <w:rFonts w:ascii="Times New Roman" w:hAnsi="Times New Roman" w:cs="Times New Roman"/>
          <w:szCs w:val="28"/>
        </w:rPr>
      </w:pPr>
      <w:r w:rsidRPr="005D0369">
        <w:rPr>
          <w:rFonts w:ascii="Times New Roman" w:hAnsi="Times New Roman" w:cs="Times New Roman"/>
          <w:szCs w:val="28"/>
        </w:rPr>
        <w:t>Часами крутиться перед зеркалом это – пожалуйста. Читать книги – «Фу, какая скукотища»! Особая страсть – конфеты. Кекля могла съесть их целую гору. За чаепитием ей не было равных. Обор</w:t>
      </w:r>
      <w:r w:rsidRPr="005D0369">
        <w:rPr>
          <w:rFonts w:ascii="Times New Roman" w:hAnsi="Times New Roman" w:cs="Times New Roman"/>
          <w:szCs w:val="28"/>
        </w:rPr>
        <w:t>а</w:t>
      </w:r>
      <w:r w:rsidRPr="005D0369">
        <w:rPr>
          <w:rFonts w:ascii="Times New Roman" w:hAnsi="Times New Roman" w:cs="Times New Roman"/>
          <w:szCs w:val="28"/>
        </w:rPr>
        <w:t xml:space="preserve">чиваясь к соседу, занесшему ложку над вазочкой с вареньем, она спрашивала: «Хочешь»? И пока тот открывал рот, она уже облизывала края опустевшей чаши. Что тут скажешь? </w:t>
      </w:r>
    </w:p>
    <w:p w:rsidR="00885273" w:rsidRDefault="00885273" w:rsidP="005A3BF8">
      <w:pPr>
        <w:ind w:left="720" w:right="805" w:firstLine="720"/>
        <w:rPr>
          <w:rFonts w:ascii="Times New Roman" w:hAnsi="Times New Roman" w:cs="Times New Roman"/>
          <w:szCs w:val="28"/>
        </w:rPr>
      </w:pPr>
      <w:r w:rsidRPr="005D0369">
        <w:rPr>
          <w:rFonts w:ascii="Times New Roman" w:hAnsi="Times New Roman" w:cs="Times New Roman"/>
          <w:szCs w:val="28"/>
        </w:rPr>
        <w:t xml:space="preserve">«Усердием» – вся в бабушку.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Попроси кто из пожилых гномов  помочь прополоть полевую гвоздику, Кекля сразу же сказывалась больной: хваталась то за гол</w:t>
      </w:r>
      <w:r w:rsidRPr="005D0369">
        <w:rPr>
          <w:rFonts w:ascii="Times New Roman" w:hAnsi="Times New Roman" w:cs="Times New Roman"/>
          <w:szCs w:val="28"/>
        </w:rPr>
        <w:t>о</w:t>
      </w:r>
      <w:r w:rsidRPr="005D0369">
        <w:rPr>
          <w:rFonts w:ascii="Times New Roman" w:hAnsi="Times New Roman" w:cs="Times New Roman"/>
          <w:szCs w:val="28"/>
        </w:rPr>
        <w:t>ву, то за сердце, причем, по незнанию сердце у нее располагалось с правой стороны.</w:t>
      </w:r>
      <w:r w:rsidRPr="005D0369">
        <w:rPr>
          <w:rFonts w:ascii="Times New Roman" w:hAnsi="Times New Roman" w:cs="Times New Roman"/>
          <w:szCs w:val="28"/>
        </w:rPr>
        <w:tab/>
        <w:t>«Милочка, – говорили ей, – стыдно не знать, где н</w:t>
      </w:r>
      <w:r w:rsidRPr="005D0369">
        <w:rPr>
          <w:rFonts w:ascii="Times New Roman" w:hAnsi="Times New Roman" w:cs="Times New Roman"/>
          <w:szCs w:val="28"/>
        </w:rPr>
        <w:t>а</w:t>
      </w:r>
      <w:r w:rsidRPr="005D0369">
        <w:rPr>
          <w:rFonts w:ascii="Times New Roman" w:hAnsi="Times New Roman" w:cs="Times New Roman"/>
          <w:szCs w:val="28"/>
        </w:rPr>
        <w:t>ходится сердце».</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«Ну, и что, – кривила она губки, — может у меня их целых два. Мне все равно, что у меня внутри. Я же не собираюсь выковыривать свое сердечко. И потом, мальчишки влюбляются не в печень и не в селезенку… Уж я-то знаю»!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 вопросах любви она была не по годам взрослой.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 вопросах дружбы и сострадания – ходячим бревном.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Взять такой случай… Как-то раз пчелы напали на гномничку Пиресью. Они приняли расписанный красными ягодами платок на ее голове за земляничную поляну. </w:t>
      </w:r>
    </w:p>
    <w:p w:rsidR="00885273"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Бедная Пиресья кричала от боли</w:t>
      </w:r>
      <w:r>
        <w:rPr>
          <w:rFonts w:ascii="Times New Roman" w:hAnsi="Times New Roman" w:cs="Times New Roman"/>
          <w:szCs w:val="28"/>
        </w:rPr>
        <w:t>:</w:t>
      </w:r>
    </w:p>
    <w:p w:rsidR="00885273" w:rsidRDefault="00885273" w:rsidP="005A3BF8">
      <w:pPr>
        <w:ind w:left="720" w:right="805" w:firstLine="720"/>
        <w:jc w:val="both"/>
        <w:rPr>
          <w:rFonts w:ascii="Times New Roman" w:hAnsi="Times New Roman" w:cs="Times New Roman"/>
          <w:szCs w:val="28"/>
        </w:rPr>
      </w:pPr>
      <w:r>
        <w:rPr>
          <w:rFonts w:ascii="Times New Roman" w:hAnsi="Times New Roman" w:cs="Times New Roman"/>
          <w:szCs w:val="28"/>
        </w:rPr>
        <w:t xml:space="preserve">—    Ай! Ай-яй-яй! Сжальтесь! Улетайте!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Она чуть было не умерла от укусов.  </w:t>
      </w:r>
    </w:p>
    <w:p w:rsidR="00885273"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Кекля стояла рядом, когда случилась эта трагедия. Безусловно, могла бы помочь подруге, но демонстративно отвела глаза в сторону, и трусливо ретировалась, делая вид, что не замечает пчелиной атаки. Она продолжила преспокойно играть в куклы у себя в шалаше под кустом орешника, не удосужившись набрать номер «Службы спас</w:t>
      </w:r>
      <w:r w:rsidRPr="005D0369">
        <w:rPr>
          <w:rFonts w:ascii="Times New Roman" w:hAnsi="Times New Roman" w:cs="Times New Roman"/>
          <w:szCs w:val="28"/>
        </w:rPr>
        <w:t>е</w:t>
      </w:r>
      <w:r w:rsidRPr="005D0369">
        <w:rPr>
          <w:rFonts w:ascii="Times New Roman" w:hAnsi="Times New Roman" w:cs="Times New Roman"/>
          <w:szCs w:val="28"/>
        </w:rPr>
        <w:t xml:space="preserve">ния». </w:t>
      </w:r>
      <w:r>
        <w:rPr>
          <w:rFonts w:ascii="Times New Roman" w:hAnsi="Times New Roman" w:cs="Times New Roman"/>
          <w:szCs w:val="28"/>
        </w:rPr>
        <w:t>Впрочем, долю участия она проявила:</w:t>
      </w:r>
    </w:p>
    <w:p w:rsidR="00885273" w:rsidRPr="005D0369" w:rsidRDefault="00885273" w:rsidP="0085617D">
      <w:pPr>
        <w:ind w:left="720" w:right="805" w:firstLine="720"/>
        <w:rPr>
          <w:rFonts w:ascii="Times New Roman" w:hAnsi="Times New Roman" w:cs="Times New Roman"/>
          <w:szCs w:val="28"/>
        </w:rPr>
      </w:pPr>
      <w:r>
        <w:rPr>
          <w:rFonts w:ascii="Times New Roman" w:hAnsi="Times New Roman" w:cs="Times New Roman"/>
          <w:szCs w:val="28"/>
        </w:rPr>
        <w:t>—   Кишь! Кишь! – Сказала, обращаясь к пчёлам. – Ишь, ветку нашли!</w:t>
      </w:r>
    </w:p>
    <w:p w:rsidR="00885273"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Можно назвать оглушительным везением появление в ту рок</w:t>
      </w:r>
      <w:r w:rsidRPr="005D0369">
        <w:rPr>
          <w:rFonts w:ascii="Times New Roman" w:hAnsi="Times New Roman" w:cs="Times New Roman"/>
          <w:szCs w:val="28"/>
        </w:rPr>
        <w:t>о</w:t>
      </w:r>
      <w:r w:rsidRPr="005D0369">
        <w:rPr>
          <w:rFonts w:ascii="Times New Roman" w:hAnsi="Times New Roman" w:cs="Times New Roman"/>
          <w:szCs w:val="28"/>
        </w:rPr>
        <w:t>вую минуту рядом с Пиресьей зацветших разом Белых Хлопушек. На ее счастье растения вовремя взорвались белым цветом. Фейерверк о</w:t>
      </w:r>
      <w:r w:rsidRPr="005D0369">
        <w:rPr>
          <w:rFonts w:ascii="Times New Roman" w:hAnsi="Times New Roman" w:cs="Times New Roman"/>
          <w:szCs w:val="28"/>
        </w:rPr>
        <w:t>т</w:t>
      </w:r>
      <w:r w:rsidRPr="005D0369">
        <w:rPr>
          <w:rFonts w:ascii="Times New Roman" w:hAnsi="Times New Roman" w:cs="Times New Roman"/>
          <w:szCs w:val="28"/>
        </w:rPr>
        <w:t>пугнул от бедняжки Пиресьи кусачих пчел. Еще бы немного, и ее пришлось везти в больницу. Но – и все равно – еще долго после этого Пиресья прятала под низко натянутой на лоб льняной косынкой ра</w:t>
      </w:r>
      <w:r w:rsidRPr="005D0369">
        <w:rPr>
          <w:rFonts w:ascii="Times New Roman" w:hAnsi="Times New Roman" w:cs="Times New Roman"/>
          <w:szCs w:val="28"/>
        </w:rPr>
        <w:t>с</w:t>
      </w:r>
      <w:r w:rsidRPr="005D0369">
        <w:rPr>
          <w:rFonts w:ascii="Times New Roman" w:hAnsi="Times New Roman" w:cs="Times New Roman"/>
          <w:szCs w:val="28"/>
        </w:rPr>
        <w:t xml:space="preserve">пухшие от укусов брови. </w:t>
      </w:r>
      <w:r>
        <w:rPr>
          <w:rFonts w:ascii="Times New Roman" w:hAnsi="Times New Roman" w:cs="Times New Roman"/>
          <w:szCs w:val="28"/>
        </w:rPr>
        <w:t>С носом дела обстояли совсем худо: его вздёрнутый кончик распух и стал похож на надкусанную морковку. С таким дефектом мириться было и вовсе трудно. Пиресья часто плак</w:t>
      </w:r>
      <w:r>
        <w:rPr>
          <w:rFonts w:ascii="Times New Roman" w:hAnsi="Times New Roman" w:cs="Times New Roman"/>
          <w:szCs w:val="28"/>
        </w:rPr>
        <w:t>а</w:t>
      </w:r>
      <w:r>
        <w:rPr>
          <w:rFonts w:ascii="Times New Roman" w:hAnsi="Times New Roman" w:cs="Times New Roman"/>
          <w:szCs w:val="28"/>
        </w:rPr>
        <w:t>ла и, шмыгая носом, горько причитала:</w:t>
      </w:r>
    </w:p>
    <w:p w:rsidR="00885273" w:rsidRDefault="00885273" w:rsidP="005A3BF8">
      <w:pPr>
        <w:ind w:left="720" w:right="805" w:firstLine="720"/>
        <w:jc w:val="both"/>
        <w:rPr>
          <w:rFonts w:ascii="Times New Roman" w:hAnsi="Times New Roman" w:cs="Times New Roman"/>
          <w:szCs w:val="28"/>
        </w:rPr>
      </w:pPr>
      <w:r>
        <w:rPr>
          <w:rFonts w:ascii="Times New Roman" w:hAnsi="Times New Roman" w:cs="Times New Roman"/>
          <w:szCs w:val="28"/>
        </w:rPr>
        <w:t>— Какая же я кикимора!</w:t>
      </w:r>
    </w:p>
    <w:p w:rsidR="00885273" w:rsidRDefault="00885273" w:rsidP="005A3BF8">
      <w:pPr>
        <w:ind w:left="720" w:right="805" w:firstLine="720"/>
        <w:jc w:val="both"/>
        <w:rPr>
          <w:rFonts w:ascii="Times New Roman" w:hAnsi="Times New Roman" w:cs="Times New Roman"/>
          <w:szCs w:val="28"/>
        </w:rPr>
      </w:pPr>
      <w:r>
        <w:rPr>
          <w:rFonts w:ascii="Times New Roman" w:hAnsi="Times New Roman" w:cs="Times New Roman"/>
          <w:szCs w:val="28"/>
        </w:rPr>
        <w:t>Кекля подсмеивалась:</w:t>
      </w:r>
    </w:p>
    <w:p w:rsidR="00885273" w:rsidRPr="002C1904" w:rsidRDefault="00885273" w:rsidP="005A3BF8">
      <w:pPr>
        <w:ind w:left="720" w:right="805" w:firstLine="720"/>
        <w:jc w:val="both"/>
        <w:rPr>
          <w:rFonts w:ascii="Times New Roman" w:hAnsi="Times New Roman" w:cs="Times New Roman"/>
          <w:szCs w:val="28"/>
        </w:rPr>
      </w:pPr>
      <w:r>
        <w:rPr>
          <w:rFonts w:ascii="Times New Roman" w:hAnsi="Times New Roman" w:cs="Times New Roman"/>
          <w:szCs w:val="28"/>
        </w:rPr>
        <w:t>— Кики! Кики! Кики! С носом земляники! Если вдруг распух твой нос – окуни его в навоз…</w:t>
      </w:r>
    </w:p>
    <w:p w:rsidR="00885273"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И, что удивительно, на все случаи у Кекли</w:t>
      </w:r>
      <w:r>
        <w:rPr>
          <w:rFonts w:ascii="Times New Roman" w:hAnsi="Times New Roman" w:cs="Times New Roman"/>
          <w:szCs w:val="28"/>
        </w:rPr>
        <w:t>, когда её пытались пристыдить за зловредность,</w:t>
      </w:r>
      <w:r w:rsidRPr="005D0369">
        <w:rPr>
          <w:rFonts w:ascii="Times New Roman" w:hAnsi="Times New Roman" w:cs="Times New Roman"/>
          <w:szCs w:val="28"/>
        </w:rPr>
        <w:t xml:space="preserve"> находились вульгарные отговорки: «А я ничего не видела… А я ничего не знаю... А я вам не нянька… А мне это не круто, не круто – и все!.. А мне, типа, это нужно?..»… </w:t>
      </w:r>
      <w:r w:rsidRPr="005D0369">
        <w:rPr>
          <w:rFonts w:ascii="Times New Roman" w:hAnsi="Times New Roman" w:cs="Times New Roman"/>
          <w:szCs w:val="28"/>
        </w:rPr>
        <w:tab/>
      </w:r>
    </w:p>
    <w:p w:rsidR="00885273" w:rsidRDefault="00885273" w:rsidP="005A3BF8">
      <w:pPr>
        <w:tabs>
          <w:tab w:val="left" w:pos="9299"/>
        </w:tabs>
        <w:ind w:left="720" w:right="805" w:firstLine="720"/>
        <w:jc w:val="both"/>
        <w:rPr>
          <w:rFonts w:ascii="Times New Roman" w:hAnsi="Times New Roman" w:cs="Times New Roman"/>
          <w:szCs w:val="28"/>
        </w:rPr>
      </w:pPr>
      <w:r w:rsidRPr="005D0369">
        <w:rPr>
          <w:rFonts w:ascii="Times New Roman" w:hAnsi="Times New Roman" w:cs="Times New Roman"/>
          <w:szCs w:val="28"/>
        </w:rPr>
        <w:t>Алсай недоумевала: что хорошего Скукер нашел в капризной и жеманной Кекле? Неужели не замечает ее недостатков? Неискре</w:t>
      </w:r>
      <w:r w:rsidRPr="005D0369">
        <w:rPr>
          <w:rFonts w:ascii="Times New Roman" w:hAnsi="Times New Roman" w:cs="Times New Roman"/>
          <w:szCs w:val="28"/>
        </w:rPr>
        <w:t>н</w:t>
      </w:r>
      <w:r w:rsidRPr="005D0369">
        <w:rPr>
          <w:rFonts w:ascii="Times New Roman" w:hAnsi="Times New Roman" w:cs="Times New Roman"/>
          <w:szCs w:val="28"/>
        </w:rPr>
        <w:t>ность Кекли, её дурной характер – очевидны. Она вредная и огран</w:t>
      </w:r>
      <w:r w:rsidRPr="005D0369">
        <w:rPr>
          <w:rFonts w:ascii="Times New Roman" w:hAnsi="Times New Roman" w:cs="Times New Roman"/>
          <w:szCs w:val="28"/>
        </w:rPr>
        <w:t>и</w:t>
      </w:r>
      <w:r w:rsidRPr="005D0369">
        <w:rPr>
          <w:rFonts w:ascii="Times New Roman" w:hAnsi="Times New Roman" w:cs="Times New Roman"/>
          <w:szCs w:val="28"/>
        </w:rPr>
        <w:t>ченная. Она никогда не сможет по достоинству оценить все его тала</w:t>
      </w:r>
      <w:r w:rsidRPr="005D0369">
        <w:rPr>
          <w:rFonts w:ascii="Times New Roman" w:hAnsi="Times New Roman" w:cs="Times New Roman"/>
          <w:szCs w:val="28"/>
        </w:rPr>
        <w:t>н</w:t>
      </w:r>
      <w:r w:rsidRPr="005D0369">
        <w:rPr>
          <w:rFonts w:ascii="Times New Roman" w:hAnsi="Times New Roman" w:cs="Times New Roman"/>
          <w:szCs w:val="28"/>
        </w:rPr>
        <w:t>ты. Кекле льстит, что Скукер посвящает ей стихи, но что она в них смыслит?! Получив его очередное поэтическое послание, Кекля сп</w:t>
      </w:r>
      <w:r w:rsidRPr="005D0369">
        <w:rPr>
          <w:rFonts w:ascii="Times New Roman" w:hAnsi="Times New Roman" w:cs="Times New Roman"/>
          <w:szCs w:val="28"/>
        </w:rPr>
        <w:t>е</w:t>
      </w:r>
      <w:r w:rsidRPr="005D0369">
        <w:rPr>
          <w:rFonts w:ascii="Times New Roman" w:hAnsi="Times New Roman" w:cs="Times New Roman"/>
          <w:szCs w:val="28"/>
        </w:rPr>
        <w:t>шит справиться: сможет ли она после смерти Скукера получать с</w:t>
      </w:r>
      <w:r w:rsidRPr="005D0369">
        <w:rPr>
          <w:rFonts w:ascii="Times New Roman" w:hAnsi="Times New Roman" w:cs="Times New Roman"/>
          <w:szCs w:val="28"/>
        </w:rPr>
        <w:t>о</w:t>
      </w:r>
      <w:r w:rsidRPr="005D0369">
        <w:rPr>
          <w:rFonts w:ascii="Times New Roman" w:hAnsi="Times New Roman" w:cs="Times New Roman"/>
          <w:szCs w:val="28"/>
        </w:rPr>
        <w:t>лидные гонорары за его произведения? Боже, боже, она что – ждет его смерти?! Это уже не просто недомыслие и глупость, а откровенное кощунство. А вот она, Алсай, желает Скукеру только удачи. Она по</w:t>
      </w:r>
      <w:r w:rsidRPr="005D0369">
        <w:rPr>
          <w:rFonts w:ascii="Times New Roman" w:hAnsi="Times New Roman" w:cs="Times New Roman"/>
          <w:szCs w:val="28"/>
        </w:rPr>
        <w:t>м</w:t>
      </w:r>
      <w:r w:rsidRPr="005D0369">
        <w:rPr>
          <w:rFonts w:ascii="Times New Roman" w:hAnsi="Times New Roman" w:cs="Times New Roman"/>
          <w:szCs w:val="28"/>
        </w:rPr>
        <w:t>нит наизусть многие строчки. Как Скукер замечательно пишет о своих переживаниях! Вот пример: «Такая глупая пчела: «Люблю»!.. –  тве</w:t>
      </w:r>
      <w:r w:rsidRPr="005D0369">
        <w:rPr>
          <w:rFonts w:ascii="Times New Roman" w:hAnsi="Times New Roman" w:cs="Times New Roman"/>
          <w:szCs w:val="28"/>
        </w:rPr>
        <w:t>р</w:t>
      </w:r>
      <w:r w:rsidRPr="005D0369">
        <w:rPr>
          <w:rFonts w:ascii="Times New Roman" w:hAnsi="Times New Roman" w:cs="Times New Roman"/>
          <w:szCs w:val="28"/>
        </w:rPr>
        <w:t>дила мне вчера. А нынче прокусила пятку. Непостоянство – неприя</w:t>
      </w:r>
      <w:r w:rsidRPr="005D0369">
        <w:rPr>
          <w:rFonts w:ascii="Times New Roman" w:hAnsi="Times New Roman" w:cs="Times New Roman"/>
          <w:szCs w:val="28"/>
        </w:rPr>
        <w:t>т</w:t>
      </w:r>
      <w:r w:rsidRPr="005D0369">
        <w:rPr>
          <w:rFonts w:ascii="Times New Roman" w:hAnsi="Times New Roman" w:cs="Times New Roman"/>
          <w:szCs w:val="28"/>
        </w:rPr>
        <w:t>но». Здорово! Здорово и замечательно! Это же маленькая филосо</w:t>
      </w:r>
      <w:r w:rsidRPr="005D0369">
        <w:rPr>
          <w:rFonts w:ascii="Times New Roman" w:hAnsi="Times New Roman" w:cs="Times New Roman"/>
          <w:szCs w:val="28"/>
        </w:rPr>
        <w:t>ф</w:t>
      </w:r>
      <w:r w:rsidRPr="005D0369">
        <w:rPr>
          <w:rFonts w:ascii="Times New Roman" w:hAnsi="Times New Roman" w:cs="Times New Roman"/>
          <w:szCs w:val="28"/>
        </w:rPr>
        <w:t xml:space="preserve">ская притча! А какой слог?! А какая метафора! Это останется на века! А что станет делать со стихами Кекля? Да она же просто похоронит их в своих бесчисленных шкатулках вместе с блестящими булавками </w:t>
      </w:r>
      <w:r w:rsidRPr="00C03046">
        <w:rPr>
          <w:rFonts w:ascii="Times New Roman" w:hAnsi="Times New Roman" w:cs="Times New Roman"/>
          <w:szCs w:val="28"/>
        </w:rPr>
        <w:t>и заколками…</w:t>
      </w:r>
    </w:p>
    <w:p w:rsidR="00885273" w:rsidRDefault="00885273" w:rsidP="000B02DD">
      <w:pPr>
        <w:ind w:left="720" w:right="805" w:firstLine="698"/>
        <w:jc w:val="both"/>
        <w:rPr>
          <w:rFonts w:ascii="Times New Roman" w:hAnsi="Times New Roman" w:cs="Times New Roman"/>
          <w:szCs w:val="28"/>
        </w:rPr>
      </w:pPr>
      <w:r w:rsidRPr="005D0369">
        <w:rPr>
          <w:rFonts w:ascii="Times New Roman" w:hAnsi="Times New Roman" w:cs="Times New Roman"/>
          <w:szCs w:val="28"/>
        </w:rPr>
        <w:t>Отзывчивая и предупредительная, Алсай была прямой против</w:t>
      </w:r>
      <w:r w:rsidRPr="005D0369">
        <w:rPr>
          <w:rFonts w:ascii="Times New Roman" w:hAnsi="Times New Roman" w:cs="Times New Roman"/>
          <w:szCs w:val="28"/>
        </w:rPr>
        <w:t>о</w:t>
      </w:r>
      <w:r w:rsidRPr="005D0369">
        <w:rPr>
          <w:rFonts w:ascii="Times New Roman" w:hAnsi="Times New Roman" w:cs="Times New Roman"/>
          <w:szCs w:val="28"/>
        </w:rPr>
        <w:t>положностью Кекли. Алсай не любила наряжаться. Она носила пр</w:t>
      </w:r>
      <w:r w:rsidRPr="005D0369">
        <w:rPr>
          <w:rFonts w:ascii="Times New Roman" w:hAnsi="Times New Roman" w:cs="Times New Roman"/>
          <w:szCs w:val="28"/>
        </w:rPr>
        <w:t>о</w:t>
      </w:r>
      <w:r w:rsidRPr="005D0369">
        <w:rPr>
          <w:rFonts w:ascii="Times New Roman" w:hAnsi="Times New Roman" w:cs="Times New Roman"/>
          <w:szCs w:val="28"/>
        </w:rPr>
        <w:t xml:space="preserve">стенькие, но милые сарафаны, строила из песка замки, в которых по </w:t>
      </w:r>
    </w:p>
    <w:p w:rsidR="00885273" w:rsidRPr="005D0369" w:rsidRDefault="00885273" w:rsidP="0085617D">
      <w:pPr>
        <w:ind w:left="720" w:right="805" w:hanging="11"/>
        <w:jc w:val="both"/>
        <w:rPr>
          <w:rFonts w:ascii="Times New Roman" w:hAnsi="Times New Roman" w:cs="Times New Roman"/>
          <w:szCs w:val="28"/>
        </w:rPr>
      </w:pPr>
      <w:r w:rsidRPr="005D0369">
        <w:rPr>
          <w:rFonts w:ascii="Times New Roman" w:hAnsi="Times New Roman" w:cs="Times New Roman"/>
          <w:szCs w:val="28"/>
        </w:rPr>
        <w:t>ее утверждению жили добрые Эльфы и цветинии. С ними она была дружна.</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О цветиниях никогда раньше не слышал. Все вокруг, считали, что Алсай их просто выдумала. Ну и фантазерка! </w:t>
      </w:r>
    </w:p>
    <w:p w:rsidR="00885273" w:rsidRPr="005D0369" w:rsidRDefault="00885273" w:rsidP="0085617D">
      <w:pPr>
        <w:ind w:left="720" w:right="805" w:firstLine="720"/>
        <w:jc w:val="both"/>
        <w:rPr>
          <w:rFonts w:ascii="Times New Roman" w:hAnsi="Times New Roman" w:cs="Times New Roman"/>
          <w:szCs w:val="28"/>
        </w:rPr>
      </w:pPr>
      <w:r w:rsidRPr="005D0369">
        <w:rPr>
          <w:rFonts w:ascii="Times New Roman" w:hAnsi="Times New Roman" w:cs="Times New Roman"/>
          <w:szCs w:val="28"/>
        </w:rPr>
        <w:t>Мальчишки частенько подтрунивали над ней, дразнили и дерг</w:t>
      </w:r>
      <w:r w:rsidRPr="005D0369">
        <w:rPr>
          <w:rFonts w:ascii="Times New Roman" w:hAnsi="Times New Roman" w:cs="Times New Roman"/>
          <w:szCs w:val="28"/>
        </w:rPr>
        <w:t>а</w:t>
      </w:r>
      <w:r w:rsidRPr="005D0369">
        <w:rPr>
          <w:rFonts w:ascii="Times New Roman" w:hAnsi="Times New Roman" w:cs="Times New Roman"/>
          <w:szCs w:val="28"/>
        </w:rPr>
        <w:t xml:space="preserve">ли за косички. Она была грустной, замкнутой и очень одинокой. </w:t>
      </w:r>
      <w:r w:rsidRPr="005D0369">
        <w:rPr>
          <w:rFonts w:ascii="Times New Roman" w:hAnsi="Times New Roman" w:cs="Times New Roman"/>
          <w:szCs w:val="28"/>
        </w:rPr>
        <w:tab/>
        <w:t>А еще у Алсай была волшебная скрипка. Правда, без струн. Молчаливая и прекрасная. Заветной мечтой девочки было вернуть ей голос.</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Цветинии по просьбе Алсай буквально вдоль и поперек исход</w:t>
      </w:r>
      <w:r w:rsidRPr="005D0369">
        <w:rPr>
          <w:rFonts w:ascii="Times New Roman" w:hAnsi="Times New Roman" w:cs="Times New Roman"/>
          <w:szCs w:val="28"/>
        </w:rPr>
        <w:t>и</w:t>
      </w:r>
      <w:r w:rsidRPr="005D0369">
        <w:rPr>
          <w:rFonts w:ascii="Times New Roman" w:hAnsi="Times New Roman" w:cs="Times New Roman"/>
          <w:szCs w:val="28"/>
        </w:rPr>
        <w:t>ли желудевую поляну в поисках благозвучных струн. И вот долг</w:t>
      </w:r>
      <w:r w:rsidRPr="005D0369">
        <w:rPr>
          <w:rFonts w:ascii="Times New Roman" w:hAnsi="Times New Roman" w:cs="Times New Roman"/>
          <w:szCs w:val="28"/>
        </w:rPr>
        <w:t>о</w:t>
      </w:r>
      <w:r w:rsidRPr="005D0369">
        <w:rPr>
          <w:rFonts w:ascii="Times New Roman" w:hAnsi="Times New Roman" w:cs="Times New Roman"/>
          <w:szCs w:val="28"/>
        </w:rPr>
        <w:t>жданная удача: на дне пересохшего ручья удалось отыскать еще ж</w:t>
      </w:r>
      <w:r w:rsidRPr="005D0369">
        <w:rPr>
          <w:rFonts w:ascii="Times New Roman" w:hAnsi="Times New Roman" w:cs="Times New Roman"/>
          <w:szCs w:val="28"/>
        </w:rPr>
        <w:t>и</w:t>
      </w:r>
      <w:r w:rsidRPr="005D0369">
        <w:rPr>
          <w:rFonts w:ascii="Times New Roman" w:hAnsi="Times New Roman" w:cs="Times New Roman"/>
          <w:szCs w:val="28"/>
        </w:rPr>
        <w:t>вые волоски солнечной водоросли мезолии, Отличный струнный м</w:t>
      </w:r>
      <w:r w:rsidRPr="005D0369">
        <w:rPr>
          <w:rFonts w:ascii="Times New Roman" w:hAnsi="Times New Roman" w:cs="Times New Roman"/>
          <w:szCs w:val="28"/>
        </w:rPr>
        <w:t>а</w:t>
      </w:r>
      <w:r w:rsidRPr="005D0369">
        <w:rPr>
          <w:rFonts w:ascii="Times New Roman" w:hAnsi="Times New Roman" w:cs="Times New Roman"/>
          <w:szCs w:val="28"/>
        </w:rPr>
        <w:t>териал. Мастер Цайль изготовил из него четыре струны: Соль, Ре, Ля и Ми.</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И наконец-то Скрипка заговорила. Когда к ней прикасался см</w:t>
      </w:r>
      <w:r w:rsidRPr="005D0369">
        <w:rPr>
          <w:rFonts w:ascii="Times New Roman" w:hAnsi="Times New Roman" w:cs="Times New Roman"/>
          <w:szCs w:val="28"/>
        </w:rPr>
        <w:t>ы</w:t>
      </w:r>
      <w:r w:rsidRPr="005D0369">
        <w:rPr>
          <w:rFonts w:ascii="Times New Roman" w:hAnsi="Times New Roman" w:cs="Times New Roman"/>
          <w:szCs w:val="28"/>
        </w:rPr>
        <w:t>чок Ласкового Ветра, она пела о любви. Она рассказывала Алсай о прекрасных Белых Ночах, которые спускаются с небес на крыльях б</w:t>
      </w:r>
      <w:r w:rsidRPr="005D0369">
        <w:rPr>
          <w:rFonts w:ascii="Times New Roman" w:hAnsi="Times New Roman" w:cs="Times New Roman"/>
          <w:szCs w:val="28"/>
        </w:rPr>
        <w:t>а</w:t>
      </w:r>
      <w:r w:rsidRPr="005D0369">
        <w:rPr>
          <w:rFonts w:ascii="Times New Roman" w:hAnsi="Times New Roman" w:cs="Times New Roman"/>
          <w:szCs w:val="28"/>
        </w:rPr>
        <w:t>бочек. Это для того, чтобы юные сердца верили: день – длиться дол</w:t>
      </w:r>
      <w:r w:rsidRPr="005D0369">
        <w:rPr>
          <w:rFonts w:ascii="Times New Roman" w:hAnsi="Times New Roman" w:cs="Times New Roman"/>
          <w:szCs w:val="28"/>
        </w:rPr>
        <w:t>ь</w:t>
      </w:r>
      <w:r w:rsidRPr="005D0369">
        <w:rPr>
          <w:rFonts w:ascii="Times New Roman" w:hAnsi="Times New Roman" w:cs="Times New Roman"/>
          <w:szCs w:val="28"/>
        </w:rPr>
        <w:t xml:space="preserve">ше ночи, а свет счастливых глаз нам всего дороже. Этот свет ведет нас по жизни сквозь мрачные тоннели и лабиринты, и  всегда выводит к Солнцу. Конечно же, каждому хочется, чтобы счастливых дней в году было больше, а солнце никогда бы не проваливалось в черные дыры ночей. Пусть бы оно приходило к нам по мостикам ярких и звонких радуг навсегда!..  </w:t>
      </w:r>
    </w:p>
    <w:p w:rsidR="00885273" w:rsidRPr="005D0369" w:rsidRDefault="00885273" w:rsidP="005A3BF8">
      <w:pPr>
        <w:tabs>
          <w:tab w:val="left" w:pos="1520"/>
        </w:tabs>
        <w:ind w:left="720" w:right="805" w:firstLine="720"/>
        <w:rPr>
          <w:rFonts w:ascii="Times New Roman" w:hAnsi="Times New Roman" w:cs="Times New Roman"/>
          <w:szCs w:val="28"/>
        </w:rPr>
      </w:pPr>
      <w:r w:rsidRPr="005D0369">
        <w:rPr>
          <w:rFonts w:ascii="Times New Roman" w:hAnsi="Times New Roman" w:cs="Times New Roman"/>
          <w:szCs w:val="28"/>
        </w:rPr>
        <w:tab/>
        <w:t>Алсай доверяла Скрипке все свои сердечные тайны.</w:t>
      </w:r>
      <w:r w:rsidRPr="005D0369">
        <w:rPr>
          <w:snapToGrid w:val="0"/>
          <w:w w:val="0"/>
          <w:sz w:val="2"/>
          <w:u w:color="000000"/>
          <w:bdr w:val="none" w:sz="0" w:space="0" w:color="000000"/>
          <w:shd w:val="clear" w:color="000000" w:fill="000000"/>
        </w:rPr>
        <w:t xml:space="preserve"> </w:t>
      </w:r>
      <w:r w:rsidRPr="00777F15">
        <w:rPr>
          <w:rFonts w:ascii="Times New Roman" w:hAnsi="Times New Roman" w:cs="Times New Roman"/>
          <w:szCs w:val="28"/>
        </w:rPr>
        <w:t>Она пр</w:t>
      </w:r>
      <w:r w:rsidRPr="00777F15">
        <w:rPr>
          <w:rFonts w:ascii="Times New Roman" w:hAnsi="Times New Roman" w:cs="Times New Roman"/>
          <w:szCs w:val="28"/>
        </w:rPr>
        <w:t>и</w:t>
      </w:r>
      <w:r w:rsidRPr="00777F15">
        <w:rPr>
          <w:rFonts w:ascii="Times New Roman" w:hAnsi="Times New Roman" w:cs="Times New Roman"/>
          <w:szCs w:val="28"/>
        </w:rPr>
        <w:t>зналась, что очень любит Скукера, что хотела бы выйти за него замуж, но тот почти не замечает ее. Скукеру нравится совсем другая, и это разрывает девичье</w:t>
      </w:r>
      <w:r w:rsidRPr="005D0369">
        <w:rPr>
          <w:rFonts w:ascii="Times New Roman" w:hAnsi="Times New Roman" w:cs="Times New Roman"/>
          <w:szCs w:val="28"/>
        </w:rPr>
        <w:t xml:space="preserve"> сердце.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Я так его люблю, так люблю!.. – говорила Алсай. – В уголках ее глазах появлялись крохотные слезинки. – Я готова умереть за него…Я бы молилась на него. Я хочу состариться вместе с ним… Я могла бы жить с ним хоть на необитаемом острове. Мне от него ничего не надо. Я счастлива, что могу видеть его глаза, говорить с ним. Я могла бы… Я не знаю: кто так придумал, но мне надо знать, что он есть… Пон</w:t>
      </w:r>
      <w:r w:rsidRPr="005D0369">
        <w:rPr>
          <w:rFonts w:ascii="Times New Roman" w:hAnsi="Times New Roman" w:cs="Times New Roman"/>
          <w:szCs w:val="28"/>
        </w:rPr>
        <w:t>и</w:t>
      </w:r>
      <w:r w:rsidRPr="005D0369">
        <w:rPr>
          <w:rFonts w:ascii="Times New Roman" w:hAnsi="Times New Roman" w:cs="Times New Roman"/>
          <w:szCs w:val="28"/>
        </w:rPr>
        <w:t>маешь, я боюсь, что Скукер женится на Кекле, и они покинут эти ме</w:t>
      </w:r>
      <w:r w:rsidRPr="005D0369">
        <w:rPr>
          <w:rFonts w:ascii="Times New Roman" w:hAnsi="Times New Roman" w:cs="Times New Roman"/>
          <w:szCs w:val="28"/>
        </w:rPr>
        <w:t>с</w:t>
      </w:r>
      <w:r w:rsidRPr="005D0369">
        <w:rPr>
          <w:rFonts w:ascii="Times New Roman" w:hAnsi="Times New Roman" w:cs="Times New Roman"/>
          <w:szCs w:val="28"/>
        </w:rPr>
        <w:t>та… Если я не смогу его видеть, я ослепну. Если я не смогу дышать с ним одним воздухом, мое дыхание остановится, и я умру. Мне очень, очень хочется плакать… Разве в неразделенной любви мало причин для слез?..</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Нет, я тебя понимаю, – говорила Волшебная Скрипка, – очень даже тебя понимаю, ведь скрипки для того и существуют, чтобы п</w:t>
      </w:r>
      <w:r w:rsidRPr="005D0369">
        <w:rPr>
          <w:rFonts w:ascii="Times New Roman" w:hAnsi="Times New Roman" w:cs="Times New Roman"/>
          <w:szCs w:val="28"/>
        </w:rPr>
        <w:t>о</w:t>
      </w:r>
      <w:r w:rsidRPr="005D0369">
        <w:rPr>
          <w:rFonts w:ascii="Times New Roman" w:hAnsi="Times New Roman" w:cs="Times New Roman"/>
          <w:szCs w:val="28"/>
        </w:rPr>
        <w:t>нимать несчастных и влюбленных. Черствые сердца к нам глухи. Мы им не нужны. Они довольствуются боем барабанов. Нет, правда, я т</w:t>
      </w:r>
      <w:r w:rsidRPr="005D0369">
        <w:rPr>
          <w:rFonts w:ascii="Times New Roman" w:hAnsi="Times New Roman" w:cs="Times New Roman"/>
          <w:szCs w:val="28"/>
        </w:rPr>
        <w:t>е</w:t>
      </w:r>
      <w:r w:rsidRPr="005D0369">
        <w:rPr>
          <w:rFonts w:ascii="Times New Roman" w:hAnsi="Times New Roman" w:cs="Times New Roman"/>
          <w:szCs w:val="28"/>
        </w:rPr>
        <w:t>бя понимаю.</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Она спела подруге одну из своих замечательных песен: «</w:t>
      </w:r>
      <w:r w:rsidRPr="005D0369">
        <w:rPr>
          <w:rFonts w:ascii="Times New Roman" w:hAnsi="Times New Roman" w:cs="Times New Roman"/>
          <w:i/>
          <w:iCs/>
          <w:szCs w:val="28"/>
        </w:rPr>
        <w:t>Где нет любви – там грустно лету. Любви своей не предавай. Делись п</w:t>
      </w:r>
      <w:r w:rsidRPr="005D0369">
        <w:rPr>
          <w:rFonts w:ascii="Times New Roman" w:hAnsi="Times New Roman" w:cs="Times New Roman"/>
          <w:i/>
          <w:iCs/>
          <w:szCs w:val="28"/>
        </w:rPr>
        <w:t>о</w:t>
      </w:r>
      <w:r w:rsidRPr="005D0369">
        <w:rPr>
          <w:rFonts w:ascii="Times New Roman" w:hAnsi="Times New Roman" w:cs="Times New Roman"/>
          <w:i/>
          <w:iCs/>
          <w:szCs w:val="28"/>
        </w:rPr>
        <w:t>следней коркой света с тем, с кем собрался в светлый Рай. И руку протяни в беде. И не казни обидным словом… Ходите смело по воде в дни светлых праздников Христовых</w:t>
      </w:r>
      <w:r w:rsidRPr="005D0369">
        <w:rPr>
          <w:rFonts w:ascii="Times New Roman" w:hAnsi="Times New Roman" w:cs="Times New Roman"/>
          <w:szCs w:val="28"/>
        </w:rPr>
        <w:t>»!</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Когда-то я служила у людей. У них впервые и услышала эту песню. Мне она нравится. А тебе?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Немного непонятная и печальная, но мне она тоже нрави</w:t>
      </w:r>
      <w:r w:rsidRPr="005D0369">
        <w:rPr>
          <w:rFonts w:ascii="Times New Roman" w:hAnsi="Times New Roman" w:cs="Times New Roman"/>
          <w:szCs w:val="28"/>
        </w:rPr>
        <w:t>т</w:t>
      </w:r>
      <w:r w:rsidRPr="005D0369">
        <w:rPr>
          <w:rFonts w:ascii="Times New Roman" w:hAnsi="Times New Roman" w:cs="Times New Roman"/>
          <w:szCs w:val="28"/>
        </w:rPr>
        <w:t>ся. Я давно хотела тебя спросить: а почему ты ушла от людей?</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долгая история. Людям я стала не нужна.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 я. А что ты делаешь такие круглые глаза?! Ничего уд</w:t>
      </w:r>
      <w:r w:rsidRPr="005D0369">
        <w:rPr>
          <w:rFonts w:ascii="Times New Roman" w:hAnsi="Times New Roman" w:cs="Times New Roman"/>
          <w:szCs w:val="28"/>
        </w:rPr>
        <w:t>и</w:t>
      </w:r>
      <w:r w:rsidRPr="005D0369">
        <w:rPr>
          <w:rFonts w:ascii="Times New Roman" w:hAnsi="Times New Roman" w:cs="Times New Roman"/>
          <w:szCs w:val="28"/>
        </w:rPr>
        <w:t>вительного. Все устаревает: и бутерброд, и калоши, и мочалки, и даже музыка.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Нет, музыка не может устареть. Музыка есть музыка, ос</w:t>
      </w:r>
      <w:r w:rsidRPr="005D0369">
        <w:rPr>
          <w:rFonts w:ascii="Times New Roman" w:hAnsi="Times New Roman" w:cs="Times New Roman"/>
          <w:szCs w:val="28"/>
        </w:rPr>
        <w:t>о</w:t>
      </w:r>
      <w:r w:rsidRPr="005D0369">
        <w:rPr>
          <w:rFonts w:ascii="Times New Roman" w:hAnsi="Times New Roman" w:cs="Times New Roman"/>
          <w:szCs w:val="28"/>
        </w:rPr>
        <w:t>бенно если она волшебная. Волшебство никто не может отменить или запретить. В него  можно верить или нет. А без веры жить вообще нельзя.</w:t>
      </w:r>
    </w:p>
    <w:p w:rsidR="00885273" w:rsidRPr="00D80647" w:rsidRDefault="00885273" w:rsidP="00D80647">
      <w:pPr>
        <w:numPr>
          <w:ilvl w:val="0"/>
          <w:numId w:val="1"/>
        </w:numPr>
        <w:tabs>
          <w:tab w:val="left" w:pos="1080"/>
        </w:tabs>
        <w:ind w:left="1135" w:right="805" w:firstLine="283"/>
        <w:jc w:val="both"/>
        <w:rPr>
          <w:rFonts w:ascii="Times New Roman" w:hAnsi="Times New Roman" w:cs="Times New Roman"/>
          <w:szCs w:val="28"/>
        </w:rPr>
      </w:pPr>
      <w:r w:rsidRPr="00D80647">
        <w:rPr>
          <w:rFonts w:ascii="Times New Roman" w:hAnsi="Times New Roman" w:cs="Times New Roman"/>
          <w:szCs w:val="28"/>
        </w:rPr>
        <w:t>Ты очень правильная, Алсай. И таких, как ты, к сожал</w:t>
      </w:r>
      <w:r w:rsidRPr="00D80647">
        <w:rPr>
          <w:rFonts w:ascii="Times New Roman" w:hAnsi="Times New Roman" w:cs="Times New Roman"/>
          <w:szCs w:val="28"/>
        </w:rPr>
        <w:t>е</w:t>
      </w:r>
      <w:r w:rsidRPr="00D80647">
        <w:rPr>
          <w:rFonts w:ascii="Times New Roman" w:hAnsi="Times New Roman" w:cs="Times New Roman"/>
          <w:szCs w:val="28"/>
        </w:rPr>
        <w:t>нию, меньшинство.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Значит, меньшинство должно учить большинство тому, что такое хорошо, а что  – плохо, и никак не наоборот.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так называемое «большинство» ничего и никого сл</w:t>
      </w:r>
      <w:r w:rsidRPr="005D0369">
        <w:rPr>
          <w:rFonts w:ascii="Times New Roman" w:hAnsi="Times New Roman" w:cs="Times New Roman"/>
          <w:szCs w:val="28"/>
        </w:rPr>
        <w:t>у</w:t>
      </w:r>
      <w:r w:rsidRPr="005D0369">
        <w:rPr>
          <w:rFonts w:ascii="Times New Roman" w:hAnsi="Times New Roman" w:cs="Times New Roman"/>
          <w:szCs w:val="28"/>
        </w:rPr>
        <w:t>шать не желает. Мало того, оно и знать-то ничего не хочет. У этого большинства есть минимальные знания, которых вполне хватает, чт</w:t>
      </w:r>
      <w:r w:rsidRPr="005D0369">
        <w:rPr>
          <w:rFonts w:ascii="Times New Roman" w:hAnsi="Times New Roman" w:cs="Times New Roman"/>
          <w:szCs w:val="28"/>
        </w:rPr>
        <w:t>о</w:t>
      </w:r>
      <w:r w:rsidRPr="005D0369">
        <w:rPr>
          <w:rFonts w:ascii="Times New Roman" w:hAnsi="Times New Roman" w:cs="Times New Roman"/>
          <w:szCs w:val="28"/>
        </w:rPr>
        <w:t>бы гнать, держать, запрещать и ненавидеть, а еще - поесть и поспать. Большего им и не надо. А отрицательных инстинктов в каждой бе</w:t>
      </w:r>
      <w:r w:rsidRPr="005D0369">
        <w:rPr>
          <w:rFonts w:ascii="Times New Roman" w:hAnsi="Times New Roman" w:cs="Times New Roman"/>
          <w:szCs w:val="28"/>
        </w:rPr>
        <w:t>з</w:t>
      </w:r>
      <w:r w:rsidRPr="005D0369">
        <w:rPr>
          <w:rFonts w:ascii="Times New Roman" w:hAnsi="Times New Roman" w:cs="Times New Roman"/>
          <w:szCs w:val="28"/>
        </w:rPr>
        <w:t>дарности хватит на десятерых гениев. Парадокс? Конечно!.. Возмут</w:t>
      </w:r>
      <w:r w:rsidRPr="005D0369">
        <w:rPr>
          <w:rFonts w:ascii="Times New Roman" w:hAnsi="Times New Roman" w:cs="Times New Roman"/>
          <w:szCs w:val="28"/>
        </w:rPr>
        <w:t>и</w:t>
      </w:r>
      <w:r w:rsidRPr="005D0369">
        <w:rPr>
          <w:rFonts w:ascii="Times New Roman" w:hAnsi="Times New Roman" w:cs="Times New Roman"/>
          <w:szCs w:val="28"/>
        </w:rPr>
        <w:t>тельно? Пе-чаль-но!..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такая умная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Я-то?..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Ага. Как небо в океане.</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Польщенная комплиментом скрипка</w:t>
      </w:r>
      <w:r>
        <w:rPr>
          <w:rFonts w:ascii="Times New Roman" w:hAnsi="Times New Roman" w:cs="Times New Roman"/>
          <w:szCs w:val="28"/>
        </w:rPr>
        <w:t>, чтобы выглядеть ещё стройнее,</w:t>
      </w:r>
      <w:r w:rsidRPr="005D0369">
        <w:rPr>
          <w:rFonts w:ascii="Times New Roman" w:hAnsi="Times New Roman" w:cs="Times New Roman"/>
          <w:szCs w:val="28"/>
        </w:rPr>
        <w:t xml:space="preserve"> чуть </w:t>
      </w:r>
      <w:r>
        <w:rPr>
          <w:rFonts w:ascii="Times New Roman" w:hAnsi="Times New Roman" w:cs="Times New Roman"/>
          <w:szCs w:val="28"/>
        </w:rPr>
        <w:t>подтянула</w:t>
      </w:r>
      <w:r w:rsidRPr="005D0369">
        <w:rPr>
          <w:rFonts w:ascii="Times New Roman" w:hAnsi="Times New Roman" w:cs="Times New Roman"/>
          <w:szCs w:val="28"/>
        </w:rPr>
        <w:t xml:space="preserve"> колки.</w:t>
      </w:r>
    </w:p>
    <w:p w:rsidR="00885273" w:rsidRDefault="00885273" w:rsidP="005A3BF8">
      <w:pPr>
        <w:tabs>
          <w:tab w:val="left" w:pos="1080"/>
        </w:tabs>
        <w:ind w:left="720" w:right="805" w:firstLine="720"/>
        <w:jc w:val="both"/>
        <w:rPr>
          <w:rFonts w:ascii="Times New Roman" w:hAnsi="Times New Roman" w:cs="Times New Roman"/>
          <w:szCs w:val="28"/>
        </w:rPr>
      </w:pPr>
    </w:p>
    <w:p w:rsidR="00885273" w:rsidRDefault="00885273" w:rsidP="005A3BF8">
      <w:pPr>
        <w:pStyle w:val="Heading1"/>
        <w:ind w:right="805" w:firstLine="1418"/>
      </w:pPr>
      <w:r w:rsidRPr="005D0369">
        <w:t>2.</w:t>
      </w:r>
      <w:r>
        <w:t xml:space="preserve"> </w:t>
      </w:r>
      <w:r w:rsidRPr="005D0369">
        <w:t xml:space="preserve"> </w:t>
      </w:r>
      <w:r>
        <w:pict>
          <v:shape id="_x0000_i1027" type="#_x0000_t136" style="width:26.25pt;height:51pt">
            <v:shadow color="#868686"/>
            <v:textpath style="font-family:&quot;Arial Black&quot;;v-text-kern:t" trim="t" fitpath="t" string="К"/>
          </v:shape>
        </w:pict>
      </w:r>
      <w:r w:rsidRPr="005D0369">
        <w:t>омпас Виноградной улитки заводит</w:t>
      </w:r>
    </w:p>
    <w:p w:rsidR="00885273" w:rsidRPr="005D0369" w:rsidRDefault="00885273" w:rsidP="005A3BF8">
      <w:pPr>
        <w:pStyle w:val="Heading1"/>
        <w:ind w:right="805" w:firstLine="1418"/>
      </w:pPr>
      <w:r w:rsidRPr="005D0369">
        <w:t>в тупик.</w:t>
      </w:r>
      <w:r w:rsidRPr="005D0369">
        <w:tab/>
      </w:r>
      <w:r w:rsidRPr="005D0369">
        <w:tab/>
      </w:r>
      <w:r w:rsidRPr="005D0369">
        <w:tab/>
      </w:r>
    </w:p>
    <w:p w:rsidR="00885273" w:rsidRDefault="00885273" w:rsidP="005A3BF8">
      <w:pPr>
        <w:ind w:left="720" w:right="805" w:firstLine="720"/>
        <w:jc w:val="both"/>
        <w:rPr>
          <w:rFonts w:ascii="Times New Roman" w:hAnsi="Times New Roman" w:cs="Times New Roman"/>
          <w:szCs w:val="28"/>
        </w:rPr>
      </w:pP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АЛСАЙ, узнав о затеи Скукера отправиться в лес на поиски жемчуга, испугалась за него, ведь там жил злой волшебник Жабёр, к</w:t>
      </w:r>
      <w:r w:rsidRPr="005D0369">
        <w:rPr>
          <w:rFonts w:ascii="Times New Roman" w:hAnsi="Times New Roman" w:cs="Times New Roman"/>
          <w:szCs w:val="28"/>
        </w:rPr>
        <w:t>о</w:t>
      </w:r>
      <w:r w:rsidRPr="005D0369">
        <w:rPr>
          <w:rFonts w:ascii="Times New Roman" w:hAnsi="Times New Roman" w:cs="Times New Roman"/>
          <w:szCs w:val="28"/>
        </w:rPr>
        <w:t>торый охотился на виноградных улиток и маленьких гномиков. Ра</w:t>
      </w:r>
      <w:r w:rsidRPr="005D0369">
        <w:rPr>
          <w:rFonts w:ascii="Times New Roman" w:hAnsi="Times New Roman" w:cs="Times New Roman"/>
          <w:szCs w:val="28"/>
        </w:rPr>
        <w:t>с</w:t>
      </w:r>
      <w:r w:rsidRPr="005D0369">
        <w:rPr>
          <w:rFonts w:ascii="Times New Roman" w:hAnsi="Times New Roman" w:cs="Times New Roman"/>
          <w:szCs w:val="28"/>
        </w:rPr>
        <w:t>сказывали, что улиток он превращает в безжалостных гладиаторов, а гномиков в замшелые камни. Из этих камней он строит себе непр</w:t>
      </w:r>
      <w:r w:rsidRPr="005D0369">
        <w:rPr>
          <w:rFonts w:ascii="Times New Roman" w:hAnsi="Times New Roman" w:cs="Times New Roman"/>
          <w:szCs w:val="28"/>
        </w:rPr>
        <w:t>и</w:t>
      </w:r>
      <w:r w:rsidRPr="005D0369">
        <w:rPr>
          <w:rFonts w:ascii="Times New Roman" w:hAnsi="Times New Roman" w:cs="Times New Roman"/>
          <w:szCs w:val="28"/>
        </w:rPr>
        <w:t>ступный замок. И разрушить этот замок не сможет никакая сила, кр</w:t>
      </w:r>
      <w:r w:rsidRPr="005D0369">
        <w:rPr>
          <w:rFonts w:ascii="Times New Roman" w:hAnsi="Times New Roman" w:cs="Times New Roman"/>
          <w:szCs w:val="28"/>
        </w:rPr>
        <w:t>о</w:t>
      </w:r>
      <w:r w:rsidRPr="005D0369">
        <w:rPr>
          <w:rFonts w:ascii="Times New Roman" w:hAnsi="Times New Roman" w:cs="Times New Roman"/>
          <w:szCs w:val="28"/>
        </w:rPr>
        <w:t>ме Живой Воды. Для окончания строительства Жаберу не хватает вс</w:t>
      </w:r>
      <w:r w:rsidRPr="005D0369">
        <w:rPr>
          <w:rFonts w:ascii="Times New Roman" w:hAnsi="Times New Roman" w:cs="Times New Roman"/>
          <w:szCs w:val="28"/>
        </w:rPr>
        <w:t>е</w:t>
      </w:r>
      <w:r w:rsidRPr="005D0369">
        <w:rPr>
          <w:rFonts w:ascii="Times New Roman" w:hAnsi="Times New Roman" w:cs="Times New Roman"/>
          <w:szCs w:val="28"/>
        </w:rPr>
        <w:t>го одного камня. Он и рыщет по лесу в надежде пленить и околдовать какого-нибудь несмышленыша.</w:t>
      </w:r>
      <w:r w:rsidRPr="005D0369">
        <w:rPr>
          <w:rFonts w:ascii="Times New Roman" w:hAnsi="Times New Roman" w:cs="Times New Roman"/>
          <w:szCs w:val="28"/>
        </w:rPr>
        <w:tab/>
        <w:t>Скукер только посмеялся над ней.</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Я не маленький, чтобы верить твоим дурацким сказкам. А если мне встретится Жабёр, я заставлю его клыками рыть землю.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Вооружившись совком, кухонным ситечком и ведром, Скукер, никому ничего не сказав, отправился в лес на поиски  домика Улитки Уу. </w:t>
      </w:r>
      <w:r w:rsidRPr="005D0369">
        <w:rPr>
          <w:rFonts w:ascii="Times New Roman" w:hAnsi="Times New Roman" w:cs="Times New Roman"/>
          <w:szCs w:val="28"/>
        </w:rPr>
        <w:tab/>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Нашел он его достаточно быстро. Дом находился на окраине л</w:t>
      </w:r>
      <w:r w:rsidRPr="005D0369">
        <w:rPr>
          <w:rFonts w:ascii="Times New Roman" w:hAnsi="Times New Roman" w:cs="Times New Roman"/>
          <w:szCs w:val="28"/>
        </w:rPr>
        <w:t>е</w:t>
      </w:r>
      <w:r w:rsidRPr="005D0369">
        <w:rPr>
          <w:rFonts w:ascii="Times New Roman" w:hAnsi="Times New Roman" w:cs="Times New Roman"/>
          <w:szCs w:val="28"/>
        </w:rPr>
        <w:t xml:space="preserve">са, неподалеку от разлапистой ели.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постучал в крохотное окошко и спросил: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К вам можно?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Милости прошу, – ответила Виноградная Улитка.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Приятного аппетита, – сказал Скукер, заметив, что та л</w:t>
      </w:r>
      <w:r w:rsidRPr="005D0369">
        <w:rPr>
          <w:rFonts w:ascii="Times New Roman" w:hAnsi="Times New Roman" w:cs="Times New Roman"/>
          <w:szCs w:val="28"/>
        </w:rPr>
        <w:t>а</w:t>
      </w:r>
      <w:r w:rsidRPr="005D0369">
        <w:rPr>
          <w:rFonts w:ascii="Times New Roman" w:hAnsi="Times New Roman" w:cs="Times New Roman"/>
          <w:szCs w:val="28"/>
        </w:rPr>
        <w:t>комится шляпкой белого гриба.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Хотите присоединиться к завтраку?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Спасибо. Я сыт. Я вам в свою очередь могу предложить шоколадный батончик.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Это исключительная гадость.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Разве?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вы не знали?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Я не знал.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Теперь будете знать. Шоколад вреден для здоровья. Мне, например, непонятно, почему нас не предупреждают об этом пис</w:t>
      </w:r>
      <w:r w:rsidRPr="005D0369">
        <w:rPr>
          <w:rFonts w:ascii="Times New Roman" w:hAnsi="Times New Roman" w:cs="Times New Roman"/>
          <w:szCs w:val="28"/>
        </w:rPr>
        <w:t>ь</w:t>
      </w:r>
      <w:r w:rsidRPr="005D0369">
        <w:rPr>
          <w:rFonts w:ascii="Times New Roman" w:hAnsi="Times New Roman" w:cs="Times New Roman"/>
          <w:szCs w:val="28"/>
        </w:rPr>
        <w:t>менно. Не понимаю, просто не понимаю. – Она смачно хрустнула к</w:t>
      </w:r>
      <w:r w:rsidRPr="005D0369">
        <w:rPr>
          <w:rFonts w:ascii="Times New Roman" w:hAnsi="Times New Roman" w:cs="Times New Roman"/>
          <w:szCs w:val="28"/>
        </w:rPr>
        <w:t>у</w:t>
      </w:r>
      <w:r w:rsidRPr="005D0369">
        <w:rPr>
          <w:rFonts w:ascii="Times New Roman" w:hAnsi="Times New Roman" w:cs="Times New Roman"/>
          <w:szCs w:val="28"/>
        </w:rPr>
        <w:t>сочком гриба. – Не могу оторваться… Вы не могли бы оторвать меня от этой аппетитной шляпки?</w:t>
      </w:r>
      <w:r w:rsidRPr="005D0369">
        <w:rPr>
          <w:rFonts w:ascii="Times New Roman" w:hAnsi="Times New Roman" w:cs="Times New Roman"/>
          <w:szCs w:val="28"/>
        </w:rPr>
        <w:tab/>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Скукер осторожно взял Виноградную Улитку на руки и пер</w:t>
      </w:r>
      <w:r w:rsidRPr="005D0369">
        <w:rPr>
          <w:rFonts w:ascii="Times New Roman" w:hAnsi="Times New Roman" w:cs="Times New Roman"/>
          <w:szCs w:val="28"/>
        </w:rPr>
        <w:t>е</w:t>
      </w:r>
      <w:r w:rsidRPr="005D0369">
        <w:rPr>
          <w:rFonts w:ascii="Times New Roman" w:hAnsi="Times New Roman" w:cs="Times New Roman"/>
          <w:szCs w:val="28"/>
        </w:rPr>
        <w:t>нес на траву.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Теперь я с удовольствием бы поспала. Но у вас ко мне д</w:t>
      </w:r>
      <w:r w:rsidRPr="005D0369">
        <w:rPr>
          <w:rFonts w:ascii="Times New Roman" w:hAnsi="Times New Roman" w:cs="Times New Roman"/>
          <w:szCs w:val="28"/>
        </w:rPr>
        <w:t>е</w:t>
      </w:r>
      <w:r w:rsidRPr="005D0369">
        <w:rPr>
          <w:rFonts w:ascii="Times New Roman" w:hAnsi="Times New Roman" w:cs="Times New Roman"/>
          <w:szCs w:val="28"/>
        </w:rPr>
        <w:t>ло?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 Мне… Понимаете, мне нужна ваша помощь. Я ищу жемчуг. Мне бы хотелось воспользоваться вашим компасом. Пож</w:t>
      </w:r>
      <w:r w:rsidRPr="005D0369">
        <w:rPr>
          <w:rFonts w:ascii="Times New Roman" w:hAnsi="Times New Roman" w:cs="Times New Roman"/>
          <w:szCs w:val="28"/>
        </w:rPr>
        <w:t>а</w:t>
      </w:r>
      <w:r w:rsidRPr="005D0369">
        <w:rPr>
          <w:rFonts w:ascii="Times New Roman" w:hAnsi="Times New Roman" w:cs="Times New Roman"/>
          <w:szCs w:val="28"/>
        </w:rPr>
        <w:t>луйста, если вам не жалко? Это не займет много времени.</w:t>
      </w:r>
      <w:r w:rsidRPr="005D0369">
        <w:rPr>
          <w:rFonts w:ascii="Times New Roman" w:hAnsi="Times New Roman" w:cs="Times New Roman"/>
          <w:szCs w:val="28"/>
        </w:rPr>
        <w:tab/>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Виноградная Улитка вытащила из домика свои изумительные рожки, которые служили ей компасом: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Пожалуйста. Мне ничуть не жалко. Только я не видела здесь никакого жемчуга. Может, он здесь и был когда-то, но много-много миллионов лет тому назад… Действительно, я слышала от предков: что здесь когда-то шумело море, но теперь… мы ничего не найдем. Хотя, с другой стороны, мне все равно нечего делать. Я пр</w:t>
      </w:r>
      <w:r w:rsidRPr="005D0369">
        <w:rPr>
          <w:rFonts w:ascii="Times New Roman" w:hAnsi="Times New Roman" w:cs="Times New Roman"/>
          <w:szCs w:val="28"/>
        </w:rPr>
        <w:t>и</w:t>
      </w:r>
      <w:r w:rsidRPr="005D0369">
        <w:rPr>
          <w:rFonts w:ascii="Times New Roman" w:hAnsi="Times New Roman" w:cs="Times New Roman"/>
          <w:szCs w:val="28"/>
        </w:rPr>
        <w:t>му в этом деле посильное участие. Вы будете капать, а я рядышком дремать. Вам ведь будет приятно поглядывать на мой компас? Редкой красоты вещь, знаете ли… Ну, берем меня с собой, молодой госп</w:t>
      </w:r>
      <w:r w:rsidRPr="005D0369">
        <w:rPr>
          <w:rFonts w:ascii="Times New Roman" w:hAnsi="Times New Roman" w:cs="Times New Roman"/>
          <w:szCs w:val="28"/>
        </w:rPr>
        <w:t>о</w:t>
      </w:r>
      <w:r w:rsidRPr="005D0369">
        <w:rPr>
          <w:rFonts w:ascii="Times New Roman" w:hAnsi="Times New Roman" w:cs="Times New Roman"/>
          <w:szCs w:val="28"/>
        </w:rPr>
        <w:t>дин?</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Не возражаю. Я даже сочту это за честь.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Как вы сказали: «Сочту за честь»? Превосходно! Прево</w:t>
      </w:r>
      <w:r w:rsidRPr="005D0369">
        <w:rPr>
          <w:rFonts w:ascii="Times New Roman" w:hAnsi="Times New Roman" w:cs="Times New Roman"/>
          <w:szCs w:val="28"/>
        </w:rPr>
        <w:t>с</w:t>
      </w:r>
      <w:r w:rsidRPr="005D0369">
        <w:rPr>
          <w:rFonts w:ascii="Times New Roman" w:hAnsi="Times New Roman" w:cs="Times New Roman"/>
          <w:szCs w:val="28"/>
        </w:rPr>
        <w:t>ходно! Никогда не слышала таких волшебных слов. Они очень благ</w:t>
      </w:r>
      <w:r w:rsidRPr="005D0369">
        <w:rPr>
          <w:rFonts w:ascii="Times New Roman" w:hAnsi="Times New Roman" w:cs="Times New Roman"/>
          <w:szCs w:val="28"/>
        </w:rPr>
        <w:t>о</w:t>
      </w:r>
      <w:r w:rsidRPr="005D0369">
        <w:rPr>
          <w:rFonts w:ascii="Times New Roman" w:hAnsi="Times New Roman" w:cs="Times New Roman"/>
          <w:szCs w:val="28"/>
        </w:rPr>
        <w:t>звучны. Кстати, а что означает слово «честь»: это случайно не ножка белого гриба? Признаюсь, люблю грибы. Готова есть их с утра до в</w:t>
      </w:r>
      <w:r w:rsidRPr="005D0369">
        <w:rPr>
          <w:rFonts w:ascii="Times New Roman" w:hAnsi="Times New Roman" w:cs="Times New Roman"/>
          <w:szCs w:val="28"/>
        </w:rPr>
        <w:t>е</w:t>
      </w:r>
      <w:r w:rsidRPr="005D0369">
        <w:rPr>
          <w:rFonts w:ascii="Times New Roman" w:hAnsi="Times New Roman" w:cs="Times New Roman"/>
          <w:szCs w:val="28"/>
        </w:rPr>
        <w:t>чера.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Что вы, что вы! Честь совсем иное. Ее нельзя съесть, а вот потерять можно… Честь это такие достойные уважения моральные качества как, например, неподкупность, смелость и бесстрашие. П</w:t>
      </w:r>
      <w:r w:rsidRPr="005D0369">
        <w:rPr>
          <w:rFonts w:ascii="Times New Roman" w:hAnsi="Times New Roman" w:cs="Times New Roman"/>
          <w:szCs w:val="28"/>
        </w:rPr>
        <w:t>о</w:t>
      </w:r>
      <w:r w:rsidRPr="005D0369">
        <w:rPr>
          <w:rFonts w:ascii="Times New Roman" w:hAnsi="Times New Roman" w:cs="Times New Roman"/>
          <w:szCs w:val="28"/>
        </w:rPr>
        <w:t>нятно?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Понятно, конечно. Жаль, что я такая ужасная обжора, и чести у меня, верно, никогда уже не будет. Я так много ем, так мн</w:t>
      </w:r>
      <w:r w:rsidRPr="005D0369">
        <w:rPr>
          <w:rFonts w:ascii="Times New Roman" w:hAnsi="Times New Roman" w:cs="Times New Roman"/>
          <w:szCs w:val="28"/>
        </w:rPr>
        <w:t>о</w:t>
      </w:r>
      <w:r w:rsidRPr="005D0369">
        <w:rPr>
          <w:rFonts w:ascii="Times New Roman" w:hAnsi="Times New Roman" w:cs="Times New Roman"/>
          <w:szCs w:val="28"/>
        </w:rPr>
        <w:t>го… Что ж, придется худеть… Сейчас все худеют, даже гороховые стручки и зарплаты поэтов… И знаете что, зовите меня Виулой. Меня так звала в детстве моя бабушка. Она была очень умной и доброй. Б</w:t>
      </w:r>
      <w:r w:rsidRPr="005D0369">
        <w:rPr>
          <w:rFonts w:ascii="Times New Roman" w:hAnsi="Times New Roman" w:cs="Times New Roman"/>
          <w:szCs w:val="28"/>
        </w:rPr>
        <w:t>а</w:t>
      </w:r>
      <w:r w:rsidRPr="005D0369">
        <w:rPr>
          <w:rFonts w:ascii="Times New Roman" w:hAnsi="Times New Roman" w:cs="Times New Roman"/>
          <w:szCs w:val="28"/>
        </w:rPr>
        <w:t>бушка умела читать годовые кольца деревьев, как книги. Она знала столько много сказок. С ней было интересно. Жаль, что ее больше нет.</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что с ней случилось?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Она… мы не знаем точно, что произошло… но однажды она пропала. Пошла провожать Время и не вернулась. Поговаривают, что она попала в клешни Царя Всех Лесов и Морей страшнейшего и наиужаснейшего Жабёра Третьего, и что он лично умертвил ее на арене своего цирка.  Я-то надеюсь, что она жива.</w:t>
      </w:r>
    </w:p>
    <w:p w:rsidR="00885273" w:rsidRPr="005D0369" w:rsidRDefault="00885273" w:rsidP="005A3BF8">
      <w:pPr>
        <w:numPr>
          <w:ilvl w:val="0"/>
          <w:numId w:val="1"/>
        </w:numPr>
        <w:tabs>
          <w:tab w:val="left" w:pos="1080"/>
          <w:tab w:val="left" w:pos="1260"/>
        </w:tabs>
        <w:ind w:left="720" w:right="805" w:firstLine="720"/>
        <w:jc w:val="both"/>
        <w:rPr>
          <w:rFonts w:ascii="Times New Roman" w:hAnsi="Times New Roman" w:cs="Times New Roman"/>
          <w:szCs w:val="28"/>
        </w:rPr>
      </w:pPr>
      <w:r w:rsidRPr="005D0369">
        <w:rPr>
          <w:rFonts w:ascii="Times New Roman" w:hAnsi="Times New Roman" w:cs="Times New Roman"/>
          <w:szCs w:val="28"/>
        </w:rPr>
        <w:t>Пошла провожать Время?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 До Дороги.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А зачем его провожать?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долг вежливости. Скажите, если бы у вас в гостях была любимая подруга, вы бы разве не захотели проводить даму до дома?</w:t>
      </w:r>
    </w:p>
    <w:p w:rsidR="00885273" w:rsidRPr="005D0369" w:rsidRDefault="00885273" w:rsidP="005A3BF8">
      <w:pPr>
        <w:numPr>
          <w:ilvl w:val="0"/>
          <w:numId w:val="1"/>
        </w:numPr>
        <w:tabs>
          <w:tab w:val="left" w:pos="540"/>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Если бы речь шла о девочке, то – да, конечно… А зачем провожать время, не понимаю. Мне казалось, что оно существует с</w:t>
      </w:r>
      <w:r w:rsidRPr="005D0369">
        <w:rPr>
          <w:rFonts w:ascii="Times New Roman" w:hAnsi="Times New Roman" w:cs="Times New Roman"/>
          <w:szCs w:val="28"/>
        </w:rPr>
        <w:t>а</w:t>
      </w:r>
      <w:r w:rsidRPr="005D0369">
        <w:rPr>
          <w:rFonts w:ascii="Times New Roman" w:hAnsi="Times New Roman" w:cs="Times New Roman"/>
          <w:szCs w:val="28"/>
        </w:rPr>
        <w:t>мо по себе. Оно ведь не из плоти, как мы, а из какого-то там вселе</w:t>
      </w:r>
      <w:r w:rsidRPr="005D0369">
        <w:rPr>
          <w:rFonts w:ascii="Times New Roman" w:hAnsi="Times New Roman" w:cs="Times New Roman"/>
          <w:szCs w:val="28"/>
        </w:rPr>
        <w:t>н</w:t>
      </w:r>
      <w:r w:rsidRPr="005D0369">
        <w:rPr>
          <w:rFonts w:ascii="Times New Roman" w:hAnsi="Times New Roman" w:cs="Times New Roman"/>
          <w:szCs w:val="28"/>
        </w:rPr>
        <w:t>ского взрыва или паутины…</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«Из какой-то паутины»… – Стыдно так говорить. Не «из какой-то там», а из самой тончайшей и прозрачной.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Ой, пожалуйста, не надо про паутину… Мне становится страшновато.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Юноши не должны бояться таких пустяков, как время и пространство. Уяснили? Впрочем, будь по-вашему, не станем рассу</w:t>
      </w:r>
      <w:r w:rsidRPr="005D0369">
        <w:rPr>
          <w:rFonts w:ascii="Times New Roman" w:hAnsi="Times New Roman" w:cs="Times New Roman"/>
          <w:szCs w:val="28"/>
        </w:rPr>
        <w:t>ж</w:t>
      </w:r>
      <w:r w:rsidRPr="005D0369">
        <w:rPr>
          <w:rFonts w:ascii="Times New Roman" w:hAnsi="Times New Roman" w:cs="Times New Roman"/>
          <w:szCs w:val="28"/>
        </w:rPr>
        <w:t>дать о вечном. Пока…Только внимательно капайте, пока я буду др</w:t>
      </w:r>
      <w:r w:rsidRPr="005D0369">
        <w:rPr>
          <w:rFonts w:ascii="Times New Roman" w:hAnsi="Times New Roman" w:cs="Times New Roman"/>
          <w:szCs w:val="28"/>
        </w:rPr>
        <w:t>е</w:t>
      </w:r>
      <w:r w:rsidRPr="005D0369">
        <w:rPr>
          <w:rFonts w:ascii="Times New Roman" w:hAnsi="Times New Roman" w:cs="Times New Roman"/>
          <w:szCs w:val="28"/>
        </w:rPr>
        <w:t>мать. А если попадутся грибы, немедленно будите и отдавай их мне. Я приготовлю из них настоящие конфеты. Уверяю, вы просто пальчики оближите. Договорились?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Конфеты – вещь неплохая.</w:t>
      </w:r>
    </w:p>
    <w:p w:rsidR="00885273"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Конфеты – лучшее лекарство. Конфеты – эликсир мудр</w:t>
      </w:r>
      <w:r w:rsidRPr="005D0369">
        <w:rPr>
          <w:rFonts w:ascii="Times New Roman" w:hAnsi="Times New Roman" w:cs="Times New Roman"/>
          <w:szCs w:val="28"/>
        </w:rPr>
        <w:t>о</w:t>
      </w:r>
      <w:r w:rsidRPr="005D0369">
        <w:rPr>
          <w:rFonts w:ascii="Times New Roman" w:hAnsi="Times New Roman" w:cs="Times New Roman"/>
          <w:szCs w:val="28"/>
        </w:rPr>
        <w:t>сти. Хочешь поделиться с другом мудростью – угости его конфетой. Конфета, конфета, ты, конечно, не котлета. Ты – тягучая комета. Я люблю тебя за это.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Хорошо. Я согласен. А где то место, откуда мы начнем п</w:t>
      </w:r>
      <w:r w:rsidRPr="005D0369">
        <w:rPr>
          <w:rFonts w:ascii="Times New Roman" w:hAnsi="Times New Roman" w:cs="Times New Roman"/>
          <w:szCs w:val="28"/>
        </w:rPr>
        <w:t>о</w:t>
      </w:r>
      <w:r w:rsidRPr="005D0369">
        <w:rPr>
          <w:rFonts w:ascii="Times New Roman" w:hAnsi="Times New Roman" w:cs="Times New Roman"/>
          <w:szCs w:val="28"/>
        </w:rPr>
        <w:t>иски?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Копайте рядом.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Как, и никуда не надо идти?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какой в этом смысл? Любая нужная вещь может нах</w:t>
      </w:r>
      <w:r w:rsidRPr="005D0369">
        <w:rPr>
          <w:rFonts w:ascii="Times New Roman" w:hAnsi="Times New Roman" w:cs="Times New Roman"/>
          <w:szCs w:val="28"/>
        </w:rPr>
        <w:t>о</w:t>
      </w:r>
      <w:r w:rsidRPr="005D0369">
        <w:rPr>
          <w:rFonts w:ascii="Times New Roman" w:hAnsi="Times New Roman" w:cs="Times New Roman"/>
          <w:szCs w:val="28"/>
        </w:rPr>
        <w:t>диться в любом месте… или не находиться в совершенно ином ко</w:t>
      </w:r>
      <w:r w:rsidRPr="005D0369">
        <w:rPr>
          <w:rFonts w:ascii="Times New Roman" w:hAnsi="Times New Roman" w:cs="Times New Roman"/>
          <w:szCs w:val="28"/>
        </w:rPr>
        <w:t>н</w:t>
      </w:r>
      <w:r w:rsidRPr="005D0369">
        <w:rPr>
          <w:rFonts w:ascii="Times New Roman" w:hAnsi="Times New Roman" w:cs="Times New Roman"/>
          <w:szCs w:val="28"/>
        </w:rPr>
        <w:t>кретном месте. В этом-то и заключается радость поиска и его бе</w:t>
      </w:r>
      <w:r w:rsidRPr="005D0369">
        <w:rPr>
          <w:rFonts w:ascii="Times New Roman" w:hAnsi="Times New Roman" w:cs="Times New Roman"/>
          <w:szCs w:val="28"/>
        </w:rPr>
        <w:t>с</w:t>
      </w:r>
      <w:r w:rsidRPr="005D0369">
        <w:rPr>
          <w:rFonts w:ascii="Times New Roman" w:hAnsi="Times New Roman" w:cs="Times New Roman"/>
          <w:szCs w:val="28"/>
        </w:rPr>
        <w:t xml:space="preserve">смысленность.  Я так полагаю.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Скукеру нечего было возрастить. Он приступил к поиску.</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Он очень старался. Он тщательно просеивал через ситечко ка</w:t>
      </w:r>
      <w:r w:rsidRPr="005D0369">
        <w:rPr>
          <w:rFonts w:ascii="Times New Roman" w:hAnsi="Times New Roman" w:cs="Times New Roman"/>
          <w:szCs w:val="28"/>
        </w:rPr>
        <w:t>ж</w:t>
      </w:r>
      <w:r w:rsidRPr="005D0369">
        <w:rPr>
          <w:rFonts w:ascii="Times New Roman" w:hAnsi="Times New Roman" w:cs="Times New Roman"/>
          <w:szCs w:val="28"/>
        </w:rPr>
        <w:t xml:space="preserve">дую горсть земли. Смотрел: не блеснет ли на солнце жемчужина. </w:t>
      </w:r>
      <w:r w:rsidRPr="005D0369">
        <w:rPr>
          <w:rFonts w:ascii="Times New Roman" w:hAnsi="Times New Roman" w:cs="Times New Roman"/>
          <w:szCs w:val="28"/>
        </w:rPr>
        <w:tab/>
        <w:t xml:space="preserve">А солнце тем временем двигалось к закату.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 лесу становилось все темнее и темнее. </w:t>
      </w:r>
    </w:p>
    <w:p w:rsidR="00885273"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692D8B">
        <w:rPr>
          <w:rFonts w:ascii="Times New Roman" w:hAnsi="Times New Roman" w:cs="Times New Roman"/>
          <w:szCs w:val="28"/>
        </w:rPr>
        <w:t xml:space="preserve">Может, продолжим работу завтра? У меня уши болят от звона лопаты. </w:t>
      </w:r>
    </w:p>
    <w:p w:rsidR="00885273" w:rsidRPr="00692D8B"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692D8B">
        <w:rPr>
          <w:rFonts w:ascii="Times New Roman" w:hAnsi="Times New Roman" w:cs="Times New Roman"/>
          <w:szCs w:val="28"/>
        </w:rPr>
        <w:t>Еще есть время. Давайте поищем в другом месте. Согла</w:t>
      </w:r>
      <w:r w:rsidRPr="00692D8B">
        <w:rPr>
          <w:rFonts w:ascii="Times New Roman" w:hAnsi="Times New Roman" w:cs="Times New Roman"/>
          <w:szCs w:val="28"/>
        </w:rPr>
        <w:t>с</w:t>
      </w:r>
      <w:r w:rsidRPr="00692D8B">
        <w:rPr>
          <w:rFonts w:ascii="Times New Roman" w:hAnsi="Times New Roman" w:cs="Times New Roman"/>
          <w:szCs w:val="28"/>
        </w:rPr>
        <w:t>ны?</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Хорошо, поищем. Вы такой настойчивый юноша, что вам трудно отказать. А вообще-то, я добрая. Я никому ни в чем не отказ</w:t>
      </w:r>
      <w:r w:rsidRPr="005D0369">
        <w:rPr>
          <w:rFonts w:ascii="Times New Roman" w:hAnsi="Times New Roman" w:cs="Times New Roman"/>
          <w:szCs w:val="28"/>
        </w:rPr>
        <w:t>ы</w:t>
      </w:r>
      <w:r w:rsidRPr="005D0369">
        <w:rPr>
          <w:rFonts w:ascii="Times New Roman" w:hAnsi="Times New Roman" w:cs="Times New Roman"/>
          <w:szCs w:val="28"/>
        </w:rPr>
        <w:t>ваю. Почти никому. Однажды моей руки просил дождевой червь. Ему пришлось отказать: мне не нравятся молодые выскочки, которые к</w:t>
      </w:r>
      <w:r w:rsidRPr="005D0369">
        <w:rPr>
          <w:rFonts w:ascii="Times New Roman" w:hAnsi="Times New Roman" w:cs="Times New Roman"/>
          <w:szCs w:val="28"/>
        </w:rPr>
        <w:t>о</w:t>
      </w:r>
      <w:r w:rsidRPr="005D0369">
        <w:rPr>
          <w:rFonts w:ascii="Times New Roman" w:hAnsi="Times New Roman" w:cs="Times New Roman"/>
          <w:szCs w:val="28"/>
        </w:rPr>
        <w:t>выряют в носу. Надеюсь, вы не станете при мне заниматься такими некрасивыми вещами? Меня от одних воспоминаний об этом то</w:t>
      </w:r>
      <w:r w:rsidRPr="005D0369">
        <w:rPr>
          <w:rFonts w:ascii="Times New Roman" w:hAnsi="Times New Roman" w:cs="Times New Roman"/>
          <w:szCs w:val="28"/>
        </w:rPr>
        <w:t>ш</w:t>
      </w:r>
      <w:r w:rsidRPr="005D0369">
        <w:rPr>
          <w:rFonts w:ascii="Times New Roman" w:hAnsi="Times New Roman" w:cs="Times New Roman"/>
          <w:szCs w:val="28"/>
        </w:rPr>
        <w:t>нит…</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Виула медленно поползла по тропинке в одном ей известном направлении.</w:t>
      </w:r>
    </w:p>
    <w:p w:rsidR="00885273" w:rsidRPr="005D0369" w:rsidRDefault="00885273" w:rsidP="005A3BF8">
      <w:pPr>
        <w:numPr>
          <w:ilvl w:val="0"/>
          <w:numId w:val="1"/>
        </w:numPr>
        <w:tabs>
          <w:tab w:val="left" w:pos="900"/>
        </w:tabs>
        <w:ind w:left="720" w:right="805" w:firstLine="720"/>
        <w:jc w:val="both"/>
        <w:rPr>
          <w:rFonts w:ascii="Times New Roman" w:hAnsi="Times New Roman" w:cs="Times New Roman"/>
          <w:szCs w:val="28"/>
        </w:rPr>
      </w:pPr>
      <w:r w:rsidRPr="005D0369">
        <w:rPr>
          <w:rFonts w:ascii="Times New Roman" w:hAnsi="Times New Roman" w:cs="Times New Roman"/>
          <w:szCs w:val="28"/>
        </w:rPr>
        <w:t>Так мы далеко не уйдем, – констатировал Скукер.</w:t>
      </w:r>
    </w:p>
    <w:p w:rsidR="00885273" w:rsidRPr="005D0369" w:rsidRDefault="00885273" w:rsidP="005A3BF8">
      <w:pPr>
        <w:numPr>
          <w:ilvl w:val="0"/>
          <w:numId w:val="1"/>
        </w:numPr>
        <w:tabs>
          <w:tab w:val="left" w:pos="90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Почему? Это вполне возможно… </w:t>
      </w:r>
    </w:p>
    <w:p w:rsidR="00885273" w:rsidRPr="005D0369" w:rsidRDefault="00885273" w:rsidP="005A3BF8">
      <w:pPr>
        <w:numPr>
          <w:ilvl w:val="0"/>
          <w:numId w:val="1"/>
        </w:numPr>
        <w:tabs>
          <w:tab w:val="left" w:pos="900"/>
        </w:tabs>
        <w:ind w:left="720" w:right="805" w:firstLine="720"/>
        <w:jc w:val="both"/>
        <w:rPr>
          <w:rFonts w:ascii="Times New Roman" w:hAnsi="Times New Roman" w:cs="Times New Roman"/>
          <w:szCs w:val="28"/>
        </w:rPr>
      </w:pPr>
      <w:r w:rsidRPr="005D0369">
        <w:rPr>
          <w:rFonts w:ascii="Times New Roman" w:hAnsi="Times New Roman" w:cs="Times New Roman"/>
          <w:szCs w:val="28"/>
        </w:rPr>
        <w:t>Лучше я понесу вас на руках.</w:t>
      </w:r>
    </w:p>
    <w:p w:rsidR="00885273" w:rsidRPr="005D0369" w:rsidRDefault="00885273" w:rsidP="005A3BF8">
      <w:pPr>
        <w:numPr>
          <w:ilvl w:val="0"/>
          <w:numId w:val="1"/>
        </w:numPr>
        <w:tabs>
          <w:tab w:val="left" w:pos="900"/>
        </w:tabs>
        <w:ind w:left="720" w:right="805" w:firstLine="720"/>
        <w:jc w:val="both"/>
        <w:rPr>
          <w:rFonts w:ascii="Times New Roman" w:hAnsi="Times New Roman" w:cs="Times New Roman"/>
          <w:szCs w:val="28"/>
        </w:rPr>
      </w:pPr>
      <w:r w:rsidRPr="005D0369">
        <w:rPr>
          <w:rFonts w:ascii="Times New Roman" w:hAnsi="Times New Roman" w:cs="Times New Roman"/>
          <w:szCs w:val="28"/>
        </w:rPr>
        <w:t>Спасибо. Не буду возражать. Вы такой галантный. Это очень даже комфортно и романтично. Только не сжимай пальцы, а то я ничего не увижу. И не прыгайте: растрясете мой желудок… Кстати, пора перейти на «ты», раз уж мы подружились и научились переск</w:t>
      </w:r>
      <w:r w:rsidRPr="005D0369">
        <w:rPr>
          <w:rFonts w:ascii="Times New Roman" w:hAnsi="Times New Roman" w:cs="Times New Roman"/>
          <w:szCs w:val="28"/>
        </w:rPr>
        <w:t>а</w:t>
      </w:r>
      <w:r w:rsidRPr="005D0369">
        <w:rPr>
          <w:rFonts w:ascii="Times New Roman" w:hAnsi="Times New Roman" w:cs="Times New Roman"/>
          <w:szCs w:val="28"/>
        </w:rPr>
        <w:t>кивать с «вы» на «ты». Идет?</w:t>
      </w:r>
    </w:p>
    <w:p w:rsidR="00885273" w:rsidRPr="005D0369" w:rsidRDefault="00885273" w:rsidP="005A3BF8">
      <w:pPr>
        <w:numPr>
          <w:ilvl w:val="0"/>
          <w:numId w:val="1"/>
        </w:numPr>
        <w:tabs>
          <w:tab w:val="left" w:pos="900"/>
        </w:tabs>
        <w:ind w:left="720" w:right="805" w:firstLine="720"/>
        <w:jc w:val="both"/>
        <w:rPr>
          <w:rFonts w:ascii="Times New Roman" w:hAnsi="Times New Roman" w:cs="Times New Roman"/>
          <w:szCs w:val="28"/>
        </w:rPr>
      </w:pPr>
      <w:r w:rsidRPr="005D0369">
        <w:rPr>
          <w:rFonts w:ascii="Times New Roman" w:hAnsi="Times New Roman" w:cs="Times New Roman"/>
          <w:szCs w:val="28"/>
        </w:rPr>
        <w:t>Идет. Я буду нести вас очень бережно.</w:t>
      </w:r>
    </w:p>
    <w:p w:rsidR="00885273" w:rsidRPr="005D0369" w:rsidRDefault="00885273" w:rsidP="005A3BF8">
      <w:pPr>
        <w:numPr>
          <w:ilvl w:val="0"/>
          <w:numId w:val="1"/>
        </w:numPr>
        <w:tabs>
          <w:tab w:val="left" w:pos="540"/>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«вас», а меня. Как правильно?</w:t>
      </w:r>
    </w:p>
    <w:p w:rsidR="00885273" w:rsidRPr="005D0369" w:rsidRDefault="00885273" w:rsidP="005A3BF8">
      <w:pPr>
        <w:numPr>
          <w:ilvl w:val="0"/>
          <w:numId w:val="1"/>
        </w:numPr>
        <w:tabs>
          <w:tab w:val="left" w:pos="540"/>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Правильно будет сказать «тебя».</w:t>
      </w:r>
    </w:p>
    <w:p w:rsidR="00885273" w:rsidRPr="005D0369" w:rsidRDefault="00885273" w:rsidP="005A3BF8">
      <w:pPr>
        <w:numPr>
          <w:ilvl w:val="0"/>
          <w:numId w:val="1"/>
        </w:numPr>
        <w:tabs>
          <w:tab w:val="left" w:pos="540"/>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Нет, «тебя» я не подниму. Ты очень тяжелый.</w:t>
      </w:r>
    </w:p>
    <w:p w:rsidR="00885273" w:rsidRPr="005D0369" w:rsidRDefault="00885273" w:rsidP="005A3BF8">
      <w:pPr>
        <w:numPr>
          <w:ilvl w:val="0"/>
          <w:numId w:val="1"/>
        </w:numPr>
        <w:tabs>
          <w:tab w:val="left" w:pos="540"/>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 xml:space="preserve">Вы… ты… вы меня совсем запутали. Говорите, как вам удобно. </w:t>
      </w:r>
    </w:p>
    <w:p w:rsidR="00885273" w:rsidRPr="005D0369" w:rsidRDefault="00885273" w:rsidP="005A3BF8">
      <w:pPr>
        <w:tabs>
          <w:tab w:val="left" w:pos="540"/>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и Виула распределили обязанности: он шагал и раздв</w:t>
      </w:r>
      <w:r w:rsidRPr="005D0369">
        <w:rPr>
          <w:rFonts w:ascii="Times New Roman" w:hAnsi="Times New Roman" w:cs="Times New Roman"/>
          <w:szCs w:val="28"/>
        </w:rPr>
        <w:t>и</w:t>
      </w:r>
      <w:r w:rsidRPr="005D0369">
        <w:rPr>
          <w:rFonts w:ascii="Times New Roman" w:hAnsi="Times New Roman" w:cs="Times New Roman"/>
          <w:szCs w:val="28"/>
        </w:rPr>
        <w:t>гал ветки, а она с помощью компаса искала возможное местонахо</w:t>
      </w:r>
      <w:r w:rsidRPr="005D0369">
        <w:rPr>
          <w:rFonts w:ascii="Times New Roman" w:hAnsi="Times New Roman" w:cs="Times New Roman"/>
          <w:szCs w:val="28"/>
        </w:rPr>
        <w:t>ж</w:t>
      </w:r>
      <w:r w:rsidRPr="005D0369">
        <w:rPr>
          <w:rFonts w:ascii="Times New Roman" w:hAnsi="Times New Roman" w:cs="Times New Roman"/>
          <w:szCs w:val="28"/>
        </w:rPr>
        <w:t>дение жемчужных раковин.</w:t>
      </w:r>
    </w:p>
    <w:p w:rsidR="00885273" w:rsidRPr="005D0369" w:rsidRDefault="00885273" w:rsidP="005A3BF8">
      <w:pPr>
        <w:numPr>
          <w:ilvl w:val="0"/>
          <w:numId w:val="1"/>
        </w:numPr>
        <w:tabs>
          <w:tab w:val="left" w:pos="540"/>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Остановись. Кажется, я что-то нашла.</w:t>
      </w:r>
    </w:p>
    <w:p w:rsidR="00885273" w:rsidRPr="005D0369" w:rsidRDefault="00885273" w:rsidP="005A3BF8">
      <w:pPr>
        <w:numPr>
          <w:ilvl w:val="0"/>
          <w:numId w:val="1"/>
        </w:numPr>
        <w:tabs>
          <w:tab w:val="left" w:pos="540"/>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Где?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У тебя, что, со зрением плохо? Да вот же, у самых корней березы, прямо под носом… У тебя и у меня… У нас под носом… Она на какое-то время задумалась. – Опять не правильно: при такой ра</w:t>
      </w:r>
      <w:r w:rsidRPr="005D0369">
        <w:rPr>
          <w:rFonts w:ascii="Times New Roman" w:hAnsi="Times New Roman" w:cs="Times New Roman"/>
          <w:szCs w:val="28"/>
        </w:rPr>
        <w:t>с</w:t>
      </w:r>
      <w:r w:rsidRPr="005D0369">
        <w:rPr>
          <w:rFonts w:ascii="Times New Roman" w:hAnsi="Times New Roman" w:cs="Times New Roman"/>
          <w:szCs w:val="28"/>
        </w:rPr>
        <w:t>становке слов нам достаётся один нос на двоих. Этого очень мало, х</w:t>
      </w:r>
      <w:r w:rsidRPr="005D0369">
        <w:rPr>
          <w:rFonts w:ascii="Times New Roman" w:hAnsi="Times New Roman" w:cs="Times New Roman"/>
          <w:szCs w:val="28"/>
        </w:rPr>
        <w:t>о</w:t>
      </w:r>
      <w:r w:rsidRPr="005D0369">
        <w:rPr>
          <w:rFonts w:ascii="Times New Roman" w:hAnsi="Times New Roman" w:cs="Times New Roman"/>
          <w:szCs w:val="28"/>
        </w:rPr>
        <w:t>тя с другой стороны лучше, чем ничего…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будем философствовать. Я лично ничего, кроме сыр</w:t>
      </w:r>
      <w:r w:rsidRPr="005D0369">
        <w:rPr>
          <w:rFonts w:ascii="Times New Roman" w:hAnsi="Times New Roman" w:cs="Times New Roman"/>
          <w:szCs w:val="28"/>
        </w:rPr>
        <w:t>о</w:t>
      </w:r>
      <w:r w:rsidRPr="005D0369">
        <w:rPr>
          <w:rFonts w:ascii="Times New Roman" w:hAnsi="Times New Roman" w:cs="Times New Roman"/>
          <w:szCs w:val="28"/>
        </w:rPr>
        <w:t>ежки не вижу.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Сыроежка не цель?! Никогда не обижайте грибов, мальчик. Даже отвар из мухоморов достоин пера Шекспира! Это правда! Или вы и Шекспира  не уважаете?  А он, между прочим, сначала хотел о</w:t>
      </w:r>
      <w:r w:rsidRPr="005D0369">
        <w:rPr>
          <w:rFonts w:ascii="Times New Roman" w:hAnsi="Times New Roman" w:cs="Times New Roman"/>
          <w:szCs w:val="28"/>
        </w:rPr>
        <w:t>т</w:t>
      </w:r>
      <w:r w:rsidRPr="005D0369">
        <w:rPr>
          <w:rFonts w:ascii="Times New Roman" w:hAnsi="Times New Roman" w:cs="Times New Roman"/>
          <w:szCs w:val="28"/>
        </w:rPr>
        <w:t>равить Джульетту, образно, конечно, настойкой мухомора, и уж тол</w:t>
      </w:r>
      <w:r w:rsidRPr="005D0369">
        <w:rPr>
          <w:rFonts w:ascii="Times New Roman" w:hAnsi="Times New Roman" w:cs="Times New Roman"/>
          <w:szCs w:val="28"/>
        </w:rPr>
        <w:t>ь</w:t>
      </w:r>
      <w:r w:rsidRPr="005D0369">
        <w:rPr>
          <w:rFonts w:ascii="Times New Roman" w:hAnsi="Times New Roman" w:cs="Times New Roman"/>
          <w:szCs w:val="28"/>
        </w:rPr>
        <w:t>ко после глубоких раздумий перешел на менее сытный яд. А сырое</w:t>
      </w:r>
      <w:r w:rsidRPr="005D0369">
        <w:rPr>
          <w:rFonts w:ascii="Times New Roman" w:hAnsi="Times New Roman" w:cs="Times New Roman"/>
          <w:szCs w:val="28"/>
        </w:rPr>
        <w:t>ж</w:t>
      </w:r>
      <w:r w:rsidRPr="005D0369">
        <w:rPr>
          <w:rFonts w:ascii="Times New Roman" w:hAnsi="Times New Roman" w:cs="Times New Roman"/>
          <w:szCs w:val="28"/>
        </w:rPr>
        <w:t>ка вполне съедобный гриб. Давай его скорей сюда! Я ужасно прогол</w:t>
      </w:r>
      <w:r w:rsidRPr="005D0369">
        <w:rPr>
          <w:rFonts w:ascii="Times New Roman" w:hAnsi="Times New Roman" w:cs="Times New Roman"/>
          <w:szCs w:val="28"/>
        </w:rPr>
        <w:t>о</w:t>
      </w:r>
      <w:r w:rsidRPr="005D0369">
        <w:rPr>
          <w:rFonts w:ascii="Times New Roman" w:hAnsi="Times New Roman" w:cs="Times New Roman"/>
          <w:szCs w:val="28"/>
        </w:rPr>
        <w:t xml:space="preserve">далась! </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После непродолжительной остановки и легкого ужина новые друзья договорились не отвлекаться на пустяки и идти только вперед.</w:t>
      </w:r>
      <w:r w:rsidRPr="005D0369">
        <w:rPr>
          <w:rFonts w:ascii="Times New Roman" w:hAnsi="Times New Roman" w:cs="Times New Roman"/>
          <w:szCs w:val="28"/>
        </w:rPr>
        <w:tab/>
      </w:r>
    </w:p>
    <w:p w:rsidR="00885273" w:rsidRDefault="00885273" w:rsidP="00D80647">
      <w:pPr>
        <w:tabs>
          <w:tab w:val="left" w:pos="1080"/>
        </w:tabs>
        <w:ind w:left="720" w:right="805" w:firstLine="720"/>
        <w:jc w:val="right"/>
      </w:pPr>
      <w:r w:rsidRPr="005D0369">
        <w:rPr>
          <w:rFonts w:ascii="Times New Roman" w:hAnsi="Times New Roman" w:cs="Times New Roman"/>
          <w:szCs w:val="28"/>
        </w:rPr>
        <w:tab/>
      </w:r>
    </w:p>
    <w:p w:rsidR="00885273" w:rsidRDefault="00885273" w:rsidP="00EF09BE"/>
    <w:p w:rsidR="00885273" w:rsidRPr="00EF09BE" w:rsidRDefault="00885273" w:rsidP="00EF09BE">
      <w:pPr>
        <w:ind w:left="720" w:right="805" w:firstLine="720"/>
        <w:rPr>
          <w:b/>
        </w:rPr>
      </w:pPr>
      <w:r w:rsidRPr="00EF09BE">
        <w:rPr>
          <w:b/>
        </w:rPr>
        <w:t xml:space="preserve">3.  </w:t>
      </w:r>
      <w:r w:rsidRPr="00EE4AD0">
        <w:rPr>
          <w:b/>
        </w:rPr>
        <w:pict>
          <v:shape id="_x0000_i1028" type="#_x0000_t136" style="width:27.75pt;height:51pt">
            <v:shadow color="#868686"/>
            <v:textpath style="font-family:&quot;Arial Black&quot;;v-text-kern:t" trim="t" fitpath="t" string="В"/>
          </v:shape>
        </w:pict>
      </w:r>
      <w:r w:rsidRPr="00EF09BE">
        <w:rPr>
          <w:b/>
        </w:rPr>
        <w:t xml:space="preserve">еличайший ум – доктор Уксус.  </w:t>
      </w:r>
    </w:p>
    <w:p w:rsidR="00885273" w:rsidRDefault="00885273" w:rsidP="00EF09BE">
      <w:pPr>
        <w:ind w:left="720" w:right="805" w:firstLine="720"/>
        <w:jc w:val="both"/>
        <w:rPr>
          <w:rFonts w:ascii="Times New Roman" w:hAnsi="Times New Roman" w:cs="Times New Roman"/>
          <w:szCs w:val="28"/>
        </w:rPr>
      </w:pPr>
    </w:p>
    <w:p w:rsidR="00885273" w:rsidRDefault="00885273" w:rsidP="00EF09BE">
      <w:pPr>
        <w:ind w:left="720" w:right="805" w:firstLine="720"/>
        <w:jc w:val="both"/>
        <w:rPr>
          <w:rFonts w:ascii="Times New Roman" w:hAnsi="Times New Roman" w:cs="Times New Roman"/>
          <w:szCs w:val="28"/>
        </w:rPr>
      </w:pPr>
      <w:r w:rsidRPr="005D0369">
        <w:rPr>
          <w:rFonts w:ascii="Times New Roman" w:hAnsi="Times New Roman" w:cs="Times New Roman"/>
          <w:szCs w:val="28"/>
        </w:rPr>
        <w:t>АЛСАЙ любила бывать в гостях у доктора истории Уксуса. (Полное его звание звучало так: генералиссимус и президент-директор Новой и Новейшей Истории).</w:t>
      </w:r>
      <w:r>
        <w:rPr>
          <w:rFonts w:ascii="Times New Roman" w:hAnsi="Times New Roman" w:cs="Times New Roman"/>
          <w:szCs w:val="28"/>
        </w:rPr>
        <w:t xml:space="preserve"> Уксус слыл продвинутым м</w:t>
      </w:r>
      <w:r>
        <w:rPr>
          <w:rFonts w:ascii="Times New Roman" w:hAnsi="Times New Roman" w:cs="Times New Roman"/>
          <w:szCs w:val="28"/>
        </w:rPr>
        <w:t>а</w:t>
      </w:r>
      <w:r>
        <w:rPr>
          <w:rFonts w:ascii="Times New Roman" w:hAnsi="Times New Roman" w:cs="Times New Roman"/>
          <w:szCs w:val="28"/>
        </w:rPr>
        <w:t>лышом с рождения. Едва научившись говорить, он изобрёл собстве</w:t>
      </w:r>
      <w:r>
        <w:rPr>
          <w:rFonts w:ascii="Times New Roman" w:hAnsi="Times New Roman" w:cs="Times New Roman"/>
          <w:szCs w:val="28"/>
        </w:rPr>
        <w:t>н</w:t>
      </w:r>
      <w:r>
        <w:rPr>
          <w:rFonts w:ascii="Times New Roman" w:hAnsi="Times New Roman" w:cs="Times New Roman"/>
          <w:szCs w:val="28"/>
        </w:rPr>
        <w:t>ную систему речи, названную им «недоболтайкой». И вместо того, чтобы попусту тратить калории на членораздельное произношение слогов, сократил их до минимума. Фразы «Шапку на голову» и «Г</w:t>
      </w:r>
      <w:r>
        <w:rPr>
          <w:rFonts w:ascii="Times New Roman" w:hAnsi="Times New Roman" w:cs="Times New Roman"/>
          <w:szCs w:val="28"/>
        </w:rPr>
        <w:t>у</w:t>
      </w:r>
      <w:r>
        <w:rPr>
          <w:rFonts w:ascii="Times New Roman" w:hAnsi="Times New Roman" w:cs="Times New Roman"/>
          <w:szCs w:val="28"/>
        </w:rPr>
        <w:t xml:space="preserve">лять, на улицу» в его исполнении звучали так: «Ша на го», «Гуля на у».   </w:t>
      </w:r>
    </w:p>
    <w:p w:rsidR="00885273" w:rsidRPr="005D0369" w:rsidRDefault="00885273" w:rsidP="00EF09BE">
      <w:pPr>
        <w:ind w:left="720" w:right="805" w:firstLine="720"/>
        <w:jc w:val="both"/>
        <w:rPr>
          <w:rFonts w:ascii="Times New Roman" w:hAnsi="Times New Roman" w:cs="Times New Roman"/>
          <w:szCs w:val="28"/>
        </w:rPr>
      </w:pPr>
      <w:r>
        <w:rPr>
          <w:rFonts w:ascii="Times New Roman" w:hAnsi="Times New Roman" w:cs="Times New Roman"/>
          <w:szCs w:val="28"/>
        </w:rPr>
        <w:t>За эти и другие заслуги он и стал</w:t>
      </w:r>
      <w:r w:rsidRPr="005D0369">
        <w:rPr>
          <w:rFonts w:ascii="Times New Roman" w:hAnsi="Times New Roman" w:cs="Times New Roman"/>
          <w:szCs w:val="28"/>
        </w:rPr>
        <w:t xml:space="preserve"> главным ученым страны. Он заведовал математической Лестницей,  центральной магической о</w:t>
      </w:r>
      <w:r w:rsidRPr="005D0369">
        <w:rPr>
          <w:rFonts w:ascii="Times New Roman" w:hAnsi="Times New Roman" w:cs="Times New Roman"/>
          <w:szCs w:val="28"/>
        </w:rPr>
        <w:t>б</w:t>
      </w:r>
      <w:r w:rsidRPr="005D0369">
        <w:rPr>
          <w:rFonts w:ascii="Times New Roman" w:hAnsi="Times New Roman" w:cs="Times New Roman"/>
          <w:szCs w:val="28"/>
        </w:rPr>
        <w:t>серваторией. Работал круглые сутки. На отдых у него не оставалось ни секунды времени. В его обязанности входило изучение астроном</w:t>
      </w:r>
      <w:r w:rsidRPr="005D0369">
        <w:rPr>
          <w:rFonts w:ascii="Times New Roman" w:hAnsi="Times New Roman" w:cs="Times New Roman"/>
          <w:szCs w:val="28"/>
        </w:rPr>
        <w:t>и</w:t>
      </w:r>
      <w:r w:rsidRPr="005D0369">
        <w:rPr>
          <w:rFonts w:ascii="Times New Roman" w:hAnsi="Times New Roman" w:cs="Times New Roman"/>
          <w:szCs w:val="28"/>
        </w:rPr>
        <w:t>ческой</w:t>
      </w:r>
      <w:r>
        <w:rPr>
          <w:rFonts w:ascii="Times New Roman" w:hAnsi="Times New Roman" w:cs="Times New Roman"/>
          <w:szCs w:val="28"/>
        </w:rPr>
        <w:t xml:space="preserve"> чехарды</w:t>
      </w:r>
      <w:r w:rsidRPr="005D0369">
        <w:rPr>
          <w:rFonts w:ascii="Times New Roman" w:hAnsi="Times New Roman" w:cs="Times New Roman"/>
          <w:szCs w:val="28"/>
        </w:rPr>
        <w:t xml:space="preserve"> и гастрономической туманности Желудь. </w:t>
      </w:r>
    </w:p>
    <w:p w:rsidR="00885273" w:rsidRPr="005D0369" w:rsidRDefault="00885273" w:rsidP="00EF09BE">
      <w:pPr>
        <w:ind w:left="720" w:right="805" w:firstLine="720"/>
        <w:jc w:val="both"/>
        <w:rPr>
          <w:rFonts w:ascii="Times New Roman" w:hAnsi="Times New Roman" w:cs="Times New Roman"/>
          <w:szCs w:val="28"/>
        </w:rPr>
      </w:pPr>
      <w:r w:rsidRPr="005D0369">
        <w:rPr>
          <w:rFonts w:ascii="Times New Roman" w:hAnsi="Times New Roman" w:cs="Times New Roman"/>
          <w:szCs w:val="28"/>
        </w:rPr>
        <w:t>Док рассчитывал траектории падающих желудей, и научно предсказывала кометные дожди, которые могли стать гибельными для их колонии. Его наблюдения помогали вовремя принять меры без</w:t>
      </w:r>
      <w:r w:rsidRPr="005D0369">
        <w:rPr>
          <w:rFonts w:ascii="Times New Roman" w:hAnsi="Times New Roman" w:cs="Times New Roman"/>
          <w:szCs w:val="28"/>
        </w:rPr>
        <w:t>о</w:t>
      </w:r>
      <w:r w:rsidRPr="005D0369">
        <w:rPr>
          <w:rFonts w:ascii="Times New Roman" w:hAnsi="Times New Roman" w:cs="Times New Roman"/>
          <w:szCs w:val="28"/>
        </w:rPr>
        <w:t>пасности. По команде из обсерватории  лазерные пушки расстрелив</w:t>
      </w:r>
      <w:r w:rsidRPr="005D0369">
        <w:rPr>
          <w:rFonts w:ascii="Times New Roman" w:hAnsi="Times New Roman" w:cs="Times New Roman"/>
          <w:szCs w:val="28"/>
        </w:rPr>
        <w:t>а</w:t>
      </w:r>
      <w:r w:rsidRPr="005D0369">
        <w:rPr>
          <w:rFonts w:ascii="Times New Roman" w:hAnsi="Times New Roman" w:cs="Times New Roman"/>
          <w:szCs w:val="28"/>
        </w:rPr>
        <w:t>ли опасные скопления желудей. Представляете, что бы могло сл</w:t>
      </w:r>
      <w:r w:rsidRPr="005D0369">
        <w:rPr>
          <w:rFonts w:ascii="Times New Roman" w:hAnsi="Times New Roman" w:cs="Times New Roman"/>
          <w:szCs w:val="28"/>
        </w:rPr>
        <w:t>у</w:t>
      </w:r>
      <w:r w:rsidRPr="005D0369">
        <w:rPr>
          <w:rFonts w:ascii="Times New Roman" w:hAnsi="Times New Roman" w:cs="Times New Roman"/>
          <w:szCs w:val="28"/>
        </w:rPr>
        <w:t>читься с планетой гномов, упади хоть несколько крупных желудей на их столицу?! Случилась бы планетарная катастрофа!</w:t>
      </w:r>
      <w:r w:rsidRPr="005D0369">
        <w:rPr>
          <w:rFonts w:ascii="Times New Roman" w:hAnsi="Times New Roman" w:cs="Times New Roman"/>
          <w:szCs w:val="28"/>
        </w:rPr>
        <w:tab/>
      </w:r>
    </w:p>
    <w:p w:rsidR="00885273" w:rsidRPr="005D0369" w:rsidRDefault="00885273" w:rsidP="00EF09BE">
      <w:pPr>
        <w:ind w:left="720" w:right="805" w:firstLine="720"/>
        <w:jc w:val="both"/>
        <w:rPr>
          <w:rFonts w:ascii="Times New Roman" w:hAnsi="Times New Roman" w:cs="Times New Roman"/>
          <w:szCs w:val="28"/>
        </w:rPr>
      </w:pPr>
      <w:r w:rsidRPr="005D0369">
        <w:rPr>
          <w:rFonts w:ascii="Times New Roman" w:hAnsi="Times New Roman" w:cs="Times New Roman"/>
          <w:szCs w:val="28"/>
        </w:rPr>
        <w:t>Однажды сотрудники решили подшутить над своим професс</w:t>
      </w:r>
      <w:r w:rsidRPr="005D0369">
        <w:rPr>
          <w:rFonts w:ascii="Times New Roman" w:hAnsi="Times New Roman" w:cs="Times New Roman"/>
          <w:szCs w:val="28"/>
        </w:rPr>
        <w:t>о</w:t>
      </w:r>
      <w:r w:rsidRPr="005D0369">
        <w:rPr>
          <w:rFonts w:ascii="Times New Roman" w:hAnsi="Times New Roman" w:cs="Times New Roman"/>
          <w:szCs w:val="28"/>
        </w:rPr>
        <w:t xml:space="preserve">ром. Они перенацелили главный телескоп на водную гладь лесного озера. Это, понятно, сбило программу наблюдения. </w:t>
      </w:r>
    </w:p>
    <w:p w:rsidR="00885273" w:rsidRPr="005D0369" w:rsidRDefault="00885273" w:rsidP="00EF09BE">
      <w:pPr>
        <w:ind w:left="720" w:right="805" w:firstLine="720"/>
        <w:jc w:val="both"/>
        <w:rPr>
          <w:rFonts w:ascii="Times New Roman" w:hAnsi="Times New Roman" w:cs="Times New Roman"/>
          <w:szCs w:val="28"/>
        </w:rPr>
      </w:pPr>
      <w:r w:rsidRPr="005D0369">
        <w:rPr>
          <w:rFonts w:ascii="Times New Roman" w:hAnsi="Times New Roman" w:cs="Times New Roman"/>
          <w:szCs w:val="28"/>
        </w:rPr>
        <w:t>Уксус ничего поначалу не заподозрил. Но, увидев на экране компьютера вместо привычного желудевого скопления шевелящиеся плавники рыб, ученый поднял настоящую панику. Он едва успел н</w:t>
      </w:r>
      <w:r w:rsidRPr="005D0369">
        <w:rPr>
          <w:rFonts w:ascii="Times New Roman" w:hAnsi="Times New Roman" w:cs="Times New Roman"/>
          <w:szCs w:val="28"/>
        </w:rPr>
        <w:t>а</w:t>
      </w:r>
      <w:r w:rsidRPr="005D0369">
        <w:rPr>
          <w:rFonts w:ascii="Times New Roman" w:hAnsi="Times New Roman" w:cs="Times New Roman"/>
          <w:szCs w:val="28"/>
        </w:rPr>
        <w:t xml:space="preserve">жать на кнопку «расстрельной» пушки, убегая «с поля сражения» с криками: «Спасайтесь, кто может! Нас атакуют монстры»!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Хорошо еще, что пушку предусмотрительно отключили от п</w:t>
      </w:r>
      <w:r w:rsidRPr="005D0369">
        <w:rPr>
          <w:rFonts w:ascii="Times New Roman" w:hAnsi="Times New Roman" w:cs="Times New Roman"/>
          <w:szCs w:val="28"/>
        </w:rPr>
        <w:t>и</w:t>
      </w:r>
      <w:r w:rsidRPr="005D0369">
        <w:rPr>
          <w:rFonts w:ascii="Times New Roman" w:hAnsi="Times New Roman" w:cs="Times New Roman"/>
          <w:szCs w:val="28"/>
        </w:rPr>
        <w:t>тания, и снаряд не вылетел из жерла.</w:t>
      </w:r>
    </w:p>
    <w:p w:rsidR="00885273" w:rsidRPr="005D0369" w:rsidRDefault="00885273" w:rsidP="009C2EF0">
      <w:pPr>
        <w:ind w:left="709" w:right="805" w:firstLine="709"/>
        <w:jc w:val="both"/>
        <w:rPr>
          <w:rFonts w:ascii="Times New Roman" w:hAnsi="Times New Roman" w:cs="Times New Roman"/>
          <w:szCs w:val="28"/>
        </w:rPr>
      </w:pPr>
      <w:r>
        <w:rPr>
          <w:rFonts w:ascii="Times New Roman" w:hAnsi="Times New Roman" w:cs="Times New Roman"/>
          <w:szCs w:val="28"/>
        </w:rPr>
        <w:t>И, к</w:t>
      </w:r>
      <w:r w:rsidRPr="005D0369">
        <w:rPr>
          <w:rFonts w:ascii="Times New Roman" w:hAnsi="Times New Roman" w:cs="Times New Roman"/>
          <w:szCs w:val="28"/>
        </w:rPr>
        <w:t>онечно же, нехорошо насмехаться над теми, кто значительно старше. Это увлекательно, но не здорово! В пожилом возрасте запр</w:t>
      </w:r>
      <w:r w:rsidRPr="005D0369">
        <w:rPr>
          <w:rFonts w:ascii="Times New Roman" w:hAnsi="Times New Roman" w:cs="Times New Roman"/>
          <w:szCs w:val="28"/>
        </w:rPr>
        <w:t>о</w:t>
      </w:r>
      <w:r w:rsidRPr="005D0369">
        <w:rPr>
          <w:rFonts w:ascii="Times New Roman" w:hAnsi="Times New Roman" w:cs="Times New Roman"/>
          <w:szCs w:val="28"/>
        </w:rPr>
        <w:t xml:space="preserve">сто можно получить разрыв сердца.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Док наказал своих обидчиков. Он лишил их шоколадных наб</w:t>
      </w:r>
      <w:r w:rsidRPr="005D0369">
        <w:rPr>
          <w:rFonts w:ascii="Times New Roman" w:hAnsi="Times New Roman" w:cs="Times New Roman"/>
          <w:szCs w:val="28"/>
        </w:rPr>
        <w:t>о</w:t>
      </w:r>
      <w:r w:rsidRPr="005D0369">
        <w:rPr>
          <w:rFonts w:ascii="Times New Roman" w:hAnsi="Times New Roman" w:cs="Times New Roman"/>
          <w:szCs w:val="28"/>
        </w:rPr>
        <w:t xml:space="preserve">ров ко Дню Защитников Чести. Он заставил студентов переписать все старые отчеты о падениях неопознанных тел и </w:t>
      </w:r>
      <w:r>
        <w:rPr>
          <w:rFonts w:ascii="Times New Roman" w:hAnsi="Times New Roman" w:cs="Times New Roman"/>
          <w:szCs w:val="28"/>
        </w:rPr>
        <w:t>«</w:t>
      </w:r>
      <w:r w:rsidRPr="005D0369">
        <w:rPr>
          <w:rFonts w:ascii="Times New Roman" w:hAnsi="Times New Roman" w:cs="Times New Roman"/>
          <w:szCs w:val="28"/>
        </w:rPr>
        <w:t>сесть за таблицу у</w:t>
      </w:r>
      <w:r w:rsidRPr="005D0369">
        <w:rPr>
          <w:rFonts w:ascii="Times New Roman" w:hAnsi="Times New Roman" w:cs="Times New Roman"/>
          <w:szCs w:val="28"/>
        </w:rPr>
        <w:t>м</w:t>
      </w:r>
      <w:r w:rsidRPr="005D0369">
        <w:rPr>
          <w:rFonts w:ascii="Times New Roman" w:hAnsi="Times New Roman" w:cs="Times New Roman"/>
          <w:szCs w:val="28"/>
        </w:rPr>
        <w:t>ножения</w:t>
      </w:r>
      <w:r>
        <w:rPr>
          <w:rFonts w:ascii="Times New Roman" w:hAnsi="Times New Roman" w:cs="Times New Roman"/>
          <w:szCs w:val="28"/>
        </w:rPr>
        <w:t>»</w:t>
      </w:r>
      <w:r w:rsidRPr="005D0369">
        <w:rPr>
          <w:rFonts w:ascii="Times New Roman" w:hAnsi="Times New Roman" w:cs="Times New Roman"/>
          <w:szCs w:val="28"/>
        </w:rPr>
        <w:t>. Это была его собственная таблица</w:t>
      </w:r>
      <w:r>
        <w:rPr>
          <w:rFonts w:ascii="Times New Roman" w:hAnsi="Times New Roman" w:cs="Times New Roman"/>
          <w:szCs w:val="28"/>
        </w:rPr>
        <w:t>. Она</w:t>
      </w:r>
      <w:r w:rsidRPr="005D0369">
        <w:rPr>
          <w:rFonts w:ascii="Times New Roman" w:hAnsi="Times New Roman" w:cs="Times New Roman"/>
          <w:szCs w:val="28"/>
        </w:rPr>
        <w:t xml:space="preserve"> существенно отл</w:t>
      </w:r>
      <w:r w:rsidRPr="005D0369">
        <w:rPr>
          <w:rFonts w:ascii="Times New Roman" w:hAnsi="Times New Roman" w:cs="Times New Roman"/>
          <w:szCs w:val="28"/>
        </w:rPr>
        <w:t>и</w:t>
      </w:r>
      <w:r w:rsidRPr="005D0369">
        <w:rPr>
          <w:rFonts w:ascii="Times New Roman" w:hAnsi="Times New Roman" w:cs="Times New Roman"/>
          <w:szCs w:val="28"/>
        </w:rPr>
        <w:t>чалась от общепринятой</w:t>
      </w:r>
      <w:r>
        <w:rPr>
          <w:rFonts w:ascii="Times New Roman" w:hAnsi="Times New Roman" w:cs="Times New Roman"/>
          <w:szCs w:val="28"/>
        </w:rPr>
        <w:t>. П</w:t>
      </w:r>
      <w:r w:rsidRPr="005D0369">
        <w:rPr>
          <w:rFonts w:ascii="Times New Roman" w:hAnsi="Times New Roman" w:cs="Times New Roman"/>
          <w:szCs w:val="28"/>
        </w:rPr>
        <w:t>о ней два</w:t>
      </w:r>
      <w:r>
        <w:rPr>
          <w:rFonts w:ascii="Times New Roman" w:hAnsi="Times New Roman" w:cs="Times New Roman"/>
          <w:szCs w:val="28"/>
        </w:rPr>
        <w:t xml:space="preserve"> мороженых умноженных на два </w:t>
      </w:r>
      <w:r w:rsidRPr="005D0369">
        <w:rPr>
          <w:rFonts w:ascii="Times New Roman" w:hAnsi="Times New Roman" w:cs="Times New Roman"/>
          <w:szCs w:val="28"/>
        </w:rPr>
        <w:t>равнялось</w:t>
      </w:r>
      <w:r>
        <w:rPr>
          <w:rFonts w:ascii="Times New Roman" w:hAnsi="Times New Roman" w:cs="Times New Roman"/>
          <w:szCs w:val="28"/>
        </w:rPr>
        <w:t xml:space="preserve"> одному большому брикету, но никак не четырём. </w:t>
      </w:r>
      <w:r w:rsidRPr="005D0369">
        <w:rPr>
          <w:rFonts w:ascii="Times New Roman" w:hAnsi="Times New Roman" w:cs="Times New Roman"/>
          <w:szCs w:val="28"/>
        </w:rPr>
        <w:t>Он пр</w:t>
      </w:r>
      <w:r w:rsidRPr="005D0369">
        <w:rPr>
          <w:rFonts w:ascii="Times New Roman" w:hAnsi="Times New Roman" w:cs="Times New Roman"/>
          <w:szCs w:val="28"/>
        </w:rPr>
        <w:t>и</w:t>
      </w:r>
      <w:r w:rsidRPr="005D0369">
        <w:rPr>
          <w:rFonts w:ascii="Times New Roman" w:hAnsi="Times New Roman" w:cs="Times New Roman"/>
          <w:szCs w:val="28"/>
        </w:rPr>
        <w:t>шел к такому своеобразному вычислению самостоятельно. В нове</w:t>
      </w:r>
      <w:r w:rsidRPr="005D0369">
        <w:rPr>
          <w:rFonts w:ascii="Times New Roman" w:hAnsi="Times New Roman" w:cs="Times New Roman"/>
          <w:szCs w:val="28"/>
        </w:rPr>
        <w:t>й</w:t>
      </w:r>
      <w:r w:rsidRPr="005D0369">
        <w:rPr>
          <w:rFonts w:ascii="Times New Roman" w:hAnsi="Times New Roman" w:cs="Times New Roman"/>
          <w:szCs w:val="28"/>
        </w:rPr>
        <w:t>шем решении ему виделась изюминка научного открытия.  Чистая м</w:t>
      </w:r>
      <w:r w:rsidRPr="005D0369">
        <w:rPr>
          <w:rFonts w:ascii="Times New Roman" w:hAnsi="Times New Roman" w:cs="Times New Roman"/>
          <w:szCs w:val="28"/>
        </w:rPr>
        <w:t>а</w:t>
      </w:r>
      <w:r w:rsidRPr="005D0369">
        <w:rPr>
          <w:rFonts w:ascii="Times New Roman" w:hAnsi="Times New Roman" w:cs="Times New Roman"/>
          <w:szCs w:val="28"/>
        </w:rPr>
        <w:t>тематика</w:t>
      </w:r>
      <w:r>
        <w:rPr>
          <w:rFonts w:ascii="Times New Roman" w:hAnsi="Times New Roman" w:cs="Times New Roman"/>
          <w:szCs w:val="28"/>
        </w:rPr>
        <w:t>,</w:t>
      </w:r>
      <w:r w:rsidRPr="005D0369">
        <w:rPr>
          <w:rFonts w:ascii="Times New Roman" w:hAnsi="Times New Roman" w:cs="Times New Roman"/>
          <w:szCs w:val="28"/>
        </w:rPr>
        <w:t xml:space="preserve"> что </w:t>
      </w:r>
      <w:r>
        <w:rPr>
          <w:rFonts w:ascii="Times New Roman" w:hAnsi="Times New Roman" w:cs="Times New Roman"/>
          <w:szCs w:val="28"/>
        </w:rPr>
        <w:t xml:space="preserve">она </w:t>
      </w:r>
      <w:r w:rsidRPr="005D0369">
        <w:rPr>
          <w:rFonts w:ascii="Times New Roman" w:hAnsi="Times New Roman" w:cs="Times New Roman"/>
          <w:szCs w:val="28"/>
        </w:rPr>
        <w:t>дала миру практического? Да</w:t>
      </w:r>
      <w:r>
        <w:rPr>
          <w:rFonts w:ascii="Times New Roman" w:hAnsi="Times New Roman" w:cs="Times New Roman"/>
          <w:szCs w:val="28"/>
        </w:rPr>
        <w:t>,</w:t>
      </w:r>
      <w:r w:rsidRPr="005D0369">
        <w:rPr>
          <w:rFonts w:ascii="Times New Roman" w:hAnsi="Times New Roman" w:cs="Times New Roman"/>
          <w:szCs w:val="28"/>
        </w:rPr>
        <w:t xml:space="preserve"> ничего не дала, а его таблица умножения спасет мир от </w:t>
      </w:r>
      <w:r>
        <w:rPr>
          <w:rFonts w:ascii="Times New Roman" w:hAnsi="Times New Roman" w:cs="Times New Roman"/>
          <w:szCs w:val="28"/>
        </w:rPr>
        <w:t>маразма.</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Спорить с ним на этот счёт было бесполезно.</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Лишиться в праздничный день самого дорогого студентам, к</w:t>
      </w:r>
      <w:r w:rsidRPr="005D0369">
        <w:rPr>
          <w:rFonts w:ascii="Times New Roman" w:hAnsi="Times New Roman" w:cs="Times New Roman"/>
          <w:szCs w:val="28"/>
        </w:rPr>
        <w:t>о</w:t>
      </w:r>
      <w:r w:rsidRPr="005D0369">
        <w:rPr>
          <w:rFonts w:ascii="Times New Roman" w:hAnsi="Times New Roman" w:cs="Times New Roman"/>
          <w:szCs w:val="28"/>
        </w:rPr>
        <w:t>нечно, было обидно. Шоколад был их единственной пищей. Ничего другого они не ели.</w:t>
      </w:r>
    </w:p>
    <w:p w:rsidR="00885273"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В свободное от основных занятий время док работал над  ко</w:t>
      </w:r>
      <w:r w:rsidRPr="005D0369">
        <w:rPr>
          <w:rFonts w:ascii="Times New Roman" w:hAnsi="Times New Roman" w:cs="Times New Roman"/>
          <w:szCs w:val="28"/>
        </w:rPr>
        <w:t>н</w:t>
      </w:r>
      <w:r w:rsidRPr="005D0369">
        <w:rPr>
          <w:rFonts w:ascii="Times New Roman" w:hAnsi="Times New Roman" w:cs="Times New Roman"/>
          <w:szCs w:val="28"/>
        </w:rPr>
        <w:t>ституцией Неуправляемого Государства Гномов.</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Сокращенно НГэГэ. В первый  раздел он поместил главы с</w:t>
      </w:r>
      <w:r w:rsidRPr="005D0369">
        <w:rPr>
          <w:rFonts w:ascii="Times New Roman" w:hAnsi="Times New Roman" w:cs="Times New Roman"/>
          <w:szCs w:val="28"/>
        </w:rPr>
        <w:t>о</w:t>
      </w:r>
      <w:r w:rsidRPr="005D0369">
        <w:rPr>
          <w:rFonts w:ascii="Times New Roman" w:hAnsi="Times New Roman" w:cs="Times New Roman"/>
          <w:szCs w:val="28"/>
        </w:rPr>
        <w:t>ставляющие основы отношений Белоснежек и гномов. Второй посв</w:t>
      </w:r>
      <w:r w:rsidRPr="005D0369">
        <w:rPr>
          <w:rFonts w:ascii="Times New Roman" w:hAnsi="Times New Roman" w:cs="Times New Roman"/>
          <w:szCs w:val="28"/>
        </w:rPr>
        <w:t>я</w:t>
      </w:r>
      <w:r w:rsidRPr="005D0369">
        <w:rPr>
          <w:rFonts w:ascii="Times New Roman" w:hAnsi="Times New Roman" w:cs="Times New Roman"/>
          <w:szCs w:val="28"/>
        </w:rPr>
        <w:t>тил отношениям гномов и Белоснежек. Третий том получился развл</w:t>
      </w:r>
      <w:r w:rsidRPr="005D0369">
        <w:rPr>
          <w:rFonts w:ascii="Times New Roman" w:hAnsi="Times New Roman" w:cs="Times New Roman"/>
          <w:szCs w:val="28"/>
        </w:rPr>
        <w:t>е</w:t>
      </w:r>
      <w:r w:rsidRPr="005D0369">
        <w:rPr>
          <w:rFonts w:ascii="Times New Roman" w:hAnsi="Times New Roman" w:cs="Times New Roman"/>
          <w:szCs w:val="28"/>
        </w:rPr>
        <w:t>кательным. Там, в основном, описывались новейшие приключения граждан его страны, посещение ими Ясной поляны и пятилетнее пер</w:t>
      </w:r>
      <w:r w:rsidRPr="005D0369">
        <w:rPr>
          <w:rFonts w:ascii="Times New Roman" w:hAnsi="Times New Roman" w:cs="Times New Roman"/>
          <w:szCs w:val="28"/>
        </w:rPr>
        <w:t>е</w:t>
      </w:r>
      <w:r w:rsidRPr="005D0369">
        <w:rPr>
          <w:rFonts w:ascii="Times New Roman" w:hAnsi="Times New Roman" w:cs="Times New Roman"/>
          <w:szCs w:val="28"/>
        </w:rPr>
        <w:t>тягивание канатов в честь этого выдающегося  события.</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Конституция вещь серьезная. Это основной закон, который о</w:t>
      </w:r>
      <w:r w:rsidRPr="005D0369">
        <w:rPr>
          <w:rFonts w:ascii="Times New Roman" w:hAnsi="Times New Roman" w:cs="Times New Roman"/>
          <w:szCs w:val="28"/>
        </w:rPr>
        <w:t>б</w:t>
      </w:r>
      <w:r w:rsidRPr="005D0369">
        <w:rPr>
          <w:rFonts w:ascii="Times New Roman" w:hAnsi="Times New Roman" w:cs="Times New Roman"/>
          <w:szCs w:val="28"/>
        </w:rPr>
        <w:t>легчает жизнь тем, кто его придумывает, и усложняет тем, кому пре</w:t>
      </w:r>
      <w:r w:rsidRPr="005D0369">
        <w:rPr>
          <w:rFonts w:ascii="Times New Roman" w:hAnsi="Times New Roman" w:cs="Times New Roman"/>
          <w:szCs w:val="28"/>
        </w:rPr>
        <w:t>д</w:t>
      </w:r>
      <w:r w:rsidRPr="005D0369">
        <w:rPr>
          <w:rFonts w:ascii="Times New Roman" w:hAnsi="Times New Roman" w:cs="Times New Roman"/>
          <w:szCs w:val="28"/>
        </w:rPr>
        <w:t>стоит по нему жить и умереть. И процесс этот, похоже, вечен…</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Свой труд профессор прятал в дупле старого рассохшегося д</w:t>
      </w:r>
      <w:r w:rsidRPr="005D0369">
        <w:rPr>
          <w:rFonts w:ascii="Times New Roman" w:hAnsi="Times New Roman" w:cs="Times New Roman"/>
          <w:szCs w:val="28"/>
        </w:rPr>
        <w:t>е</w:t>
      </w:r>
      <w:r w:rsidRPr="005D0369">
        <w:rPr>
          <w:rFonts w:ascii="Times New Roman" w:hAnsi="Times New Roman" w:cs="Times New Roman"/>
          <w:szCs w:val="28"/>
        </w:rPr>
        <w:t>рева. Он объяснял нежелание ознакомить общественность с рукоп</w:t>
      </w:r>
      <w:r w:rsidRPr="005D0369">
        <w:rPr>
          <w:rFonts w:ascii="Times New Roman" w:hAnsi="Times New Roman" w:cs="Times New Roman"/>
          <w:szCs w:val="28"/>
        </w:rPr>
        <w:t>и</w:t>
      </w:r>
      <w:r w:rsidRPr="005D0369">
        <w:rPr>
          <w:rFonts w:ascii="Times New Roman" w:hAnsi="Times New Roman" w:cs="Times New Roman"/>
          <w:szCs w:val="28"/>
        </w:rPr>
        <w:t>сью наложенным на нее грифом «Совершенно секретно. Читать тол</w:t>
      </w:r>
      <w:r w:rsidRPr="005D0369">
        <w:rPr>
          <w:rFonts w:ascii="Times New Roman" w:hAnsi="Times New Roman" w:cs="Times New Roman"/>
          <w:szCs w:val="28"/>
        </w:rPr>
        <w:t>ь</w:t>
      </w:r>
      <w:r w:rsidRPr="005D0369">
        <w:rPr>
          <w:rFonts w:ascii="Times New Roman" w:hAnsi="Times New Roman" w:cs="Times New Roman"/>
          <w:szCs w:val="28"/>
        </w:rPr>
        <w:t>ко по слогам. Один слог в год». Профессор глубокомысленно соо</w:t>
      </w:r>
      <w:r w:rsidRPr="005D0369">
        <w:rPr>
          <w:rFonts w:ascii="Times New Roman" w:hAnsi="Times New Roman" w:cs="Times New Roman"/>
          <w:szCs w:val="28"/>
        </w:rPr>
        <w:t>б</w:t>
      </w:r>
      <w:r w:rsidRPr="005D0369">
        <w:rPr>
          <w:rFonts w:ascii="Times New Roman" w:hAnsi="Times New Roman" w:cs="Times New Roman"/>
          <w:szCs w:val="28"/>
        </w:rPr>
        <w:t>щал: «Говорить о книге несвоевременно. Пусть время все расставит по своим местам. «Сегодня» это сегодня. Об этом «сегодня» с полной ответственностью и объективностью мы сможем сказать только За</w:t>
      </w:r>
      <w:r w:rsidRPr="005D0369">
        <w:rPr>
          <w:rFonts w:ascii="Times New Roman" w:hAnsi="Times New Roman" w:cs="Times New Roman"/>
          <w:szCs w:val="28"/>
        </w:rPr>
        <w:t>в</w:t>
      </w:r>
      <w:r w:rsidRPr="005D0369">
        <w:rPr>
          <w:rFonts w:ascii="Times New Roman" w:hAnsi="Times New Roman" w:cs="Times New Roman"/>
          <w:szCs w:val="28"/>
        </w:rPr>
        <w:t>тра».</w:t>
      </w:r>
    </w:p>
    <w:p w:rsidR="00885273"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692D8B">
        <w:rPr>
          <w:rFonts w:ascii="Times New Roman" w:hAnsi="Times New Roman" w:cs="Times New Roman"/>
          <w:szCs w:val="28"/>
        </w:rPr>
        <w:t>А когда же мы перейдем к наблюдениям за звездами? – спрашивали молодые сотрудники обсерватории. – Надоели ваши ко</w:t>
      </w:r>
      <w:r w:rsidRPr="00692D8B">
        <w:rPr>
          <w:rFonts w:ascii="Times New Roman" w:hAnsi="Times New Roman" w:cs="Times New Roman"/>
          <w:szCs w:val="28"/>
        </w:rPr>
        <w:t>н</w:t>
      </w:r>
      <w:r w:rsidRPr="00692D8B">
        <w:rPr>
          <w:rFonts w:ascii="Times New Roman" w:hAnsi="Times New Roman" w:cs="Times New Roman"/>
          <w:szCs w:val="28"/>
        </w:rPr>
        <w:t>сервированные желуди. Что же, прикажете в расцвете сил ждать ко</w:t>
      </w:r>
      <w:r w:rsidRPr="00692D8B">
        <w:rPr>
          <w:rFonts w:ascii="Times New Roman" w:hAnsi="Times New Roman" w:cs="Times New Roman"/>
          <w:szCs w:val="28"/>
        </w:rPr>
        <w:t>н</w:t>
      </w:r>
      <w:r w:rsidRPr="00692D8B">
        <w:rPr>
          <w:rFonts w:ascii="Times New Roman" w:hAnsi="Times New Roman" w:cs="Times New Roman"/>
          <w:szCs w:val="28"/>
        </w:rPr>
        <w:t xml:space="preserve">ца света? </w:t>
      </w:r>
    </w:p>
    <w:p w:rsidR="00885273"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692D8B">
        <w:rPr>
          <w:rFonts w:ascii="Times New Roman" w:hAnsi="Times New Roman" w:cs="Times New Roman"/>
          <w:szCs w:val="28"/>
        </w:rPr>
        <w:t>Несвоевременно. Несвоевременно. Оставим звезды влю</w:t>
      </w:r>
      <w:r w:rsidRPr="00692D8B">
        <w:rPr>
          <w:rFonts w:ascii="Times New Roman" w:hAnsi="Times New Roman" w:cs="Times New Roman"/>
          <w:szCs w:val="28"/>
        </w:rPr>
        <w:t>б</w:t>
      </w:r>
      <w:r w:rsidRPr="00692D8B">
        <w:rPr>
          <w:rFonts w:ascii="Times New Roman" w:hAnsi="Times New Roman" w:cs="Times New Roman"/>
          <w:szCs w:val="28"/>
        </w:rPr>
        <w:t>ленным. Они существуют только в их воображении.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Да вот же они: над головами!</w:t>
      </w:r>
    </w:p>
    <w:p w:rsidR="00885273" w:rsidRPr="00B62864"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B62864">
        <w:rPr>
          <w:rFonts w:ascii="Times New Roman" w:hAnsi="Times New Roman" w:cs="Times New Roman"/>
          <w:szCs w:val="28"/>
        </w:rPr>
        <w:t>Чепуха! Чепуха и чушь! Такая же чушь, как константа ск</w:t>
      </w:r>
      <w:r w:rsidRPr="00B62864">
        <w:rPr>
          <w:rFonts w:ascii="Times New Roman" w:hAnsi="Times New Roman" w:cs="Times New Roman"/>
          <w:szCs w:val="28"/>
        </w:rPr>
        <w:t>о</w:t>
      </w:r>
      <w:r w:rsidRPr="00B62864">
        <w:rPr>
          <w:rFonts w:ascii="Times New Roman" w:hAnsi="Times New Roman" w:cs="Times New Roman"/>
          <w:szCs w:val="28"/>
        </w:rPr>
        <w:t>рости света! Скорость света – еще большая чушь, чем скорость тьмы</w:t>
      </w:r>
      <w:r>
        <w:rPr>
          <w:rFonts w:ascii="Times New Roman" w:hAnsi="Times New Roman" w:cs="Times New Roman"/>
          <w:szCs w:val="28"/>
        </w:rPr>
        <w:t>!</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Увлечению наукой предшествовало увлечение пением. Еще в младенчестве Док, тогда он был просто Докушей, любил поплакать и покричать. Сценой ему служила прогулочная коляска. Привстав с матраца и раздувая крохотные губки, Докуша ужасающим фальцетом исполнял арию Татьяны из оперы Чайковского «Евгений Онегин». Наслаждаться его пением, если честно, можно было только сидя в и</w:t>
      </w:r>
      <w:r w:rsidRPr="005D0369">
        <w:rPr>
          <w:rFonts w:ascii="Times New Roman" w:hAnsi="Times New Roman" w:cs="Times New Roman"/>
          <w:szCs w:val="28"/>
        </w:rPr>
        <w:t>н</w:t>
      </w:r>
      <w:r w:rsidRPr="005D0369">
        <w:rPr>
          <w:rFonts w:ascii="Times New Roman" w:hAnsi="Times New Roman" w:cs="Times New Roman"/>
          <w:szCs w:val="28"/>
        </w:rPr>
        <w:t xml:space="preserve">валидном танке. Что ни говорите, а ученый гораздо безобидние, в смысле производства шумных децибелов, чем оперный певец. А, с другой стороны, может, мир потерял еще одного Шаляпина?..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w:t>
      </w:r>
      <w:r>
        <w:rPr>
          <w:rFonts w:ascii="Times New Roman" w:hAnsi="Times New Roman" w:cs="Times New Roman"/>
          <w:szCs w:val="28"/>
        </w:rPr>
        <w:t>-с</w:t>
      </w:r>
      <w:r w:rsidRPr="005D0369">
        <w:rPr>
          <w:rFonts w:ascii="Times New Roman" w:hAnsi="Times New Roman" w:cs="Times New Roman"/>
          <w:szCs w:val="28"/>
        </w:rPr>
        <w:t xml:space="preserve">, </w:t>
      </w:r>
      <w:r>
        <w:rPr>
          <w:rFonts w:ascii="Times New Roman" w:hAnsi="Times New Roman" w:cs="Times New Roman"/>
          <w:szCs w:val="28"/>
        </w:rPr>
        <w:t xml:space="preserve">да-с, </w:t>
      </w:r>
      <w:r w:rsidRPr="005D0369">
        <w:rPr>
          <w:rFonts w:ascii="Times New Roman" w:hAnsi="Times New Roman" w:cs="Times New Roman"/>
          <w:szCs w:val="28"/>
        </w:rPr>
        <w:t>наука вещь серьезная. В ней не помурлыкаешь</w:t>
      </w:r>
      <w:r>
        <w:rPr>
          <w:rFonts w:ascii="Times New Roman" w:hAnsi="Times New Roman" w:cs="Times New Roman"/>
          <w:szCs w:val="28"/>
        </w:rPr>
        <w:t xml:space="preserve"> «под фанеру</w:t>
      </w:r>
      <w:r w:rsidRPr="005D0369">
        <w:rPr>
          <w:rFonts w:ascii="Times New Roman" w:hAnsi="Times New Roman" w:cs="Times New Roman"/>
          <w:szCs w:val="28"/>
        </w:rPr>
        <w:t>». – Так гов</w:t>
      </w:r>
      <w:r>
        <w:rPr>
          <w:rFonts w:ascii="Times New Roman" w:hAnsi="Times New Roman" w:cs="Times New Roman"/>
          <w:szCs w:val="28"/>
        </w:rPr>
        <w:t>аривал</w:t>
      </w:r>
      <w:r w:rsidRPr="005D0369">
        <w:rPr>
          <w:rFonts w:ascii="Times New Roman" w:hAnsi="Times New Roman" w:cs="Times New Roman"/>
          <w:szCs w:val="28"/>
        </w:rPr>
        <w:t xml:space="preserve"> Док.</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Но так он говорил, чтобы покуражиться и оправдать имидж чудака-ученого с мировым именем.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Алсай же он признался однажды: «Не верю я ни в свою конст</w:t>
      </w:r>
      <w:r w:rsidRPr="005D0369">
        <w:rPr>
          <w:rFonts w:ascii="Times New Roman" w:hAnsi="Times New Roman" w:cs="Times New Roman"/>
          <w:szCs w:val="28"/>
        </w:rPr>
        <w:t>и</w:t>
      </w:r>
      <w:r w:rsidRPr="005D0369">
        <w:rPr>
          <w:rFonts w:ascii="Times New Roman" w:hAnsi="Times New Roman" w:cs="Times New Roman"/>
          <w:szCs w:val="28"/>
        </w:rPr>
        <w:t xml:space="preserve">туцию, ни в таблицу умножения. Всё это для затуманивания мозгов. Невежество помогает держать массы в повиновении. Я одну треть души дьяволу продал за звания и награды. По глупости: молод был. Хотел всеобщего признания, оваций, поклонения… Но две трети моей души чисты и нетленны. На днях собираюсь вывести формулу ночи. Это будет волшебная ночь. Мы выведем на центральную площадь светлячков и объявим о наступлении Вечного Утра…». </w:t>
      </w:r>
    </w:p>
    <w:p w:rsidR="00885273" w:rsidRPr="005D0369" w:rsidRDefault="00885273" w:rsidP="005A3BF8">
      <w:pPr>
        <w:ind w:left="720" w:right="805" w:firstLine="720"/>
        <w:rPr>
          <w:rFonts w:ascii="Times New Roman" w:hAnsi="Times New Roman" w:cs="Times New Roman"/>
          <w:szCs w:val="28"/>
        </w:rPr>
      </w:pPr>
      <w:r w:rsidRPr="005D0369">
        <w:rPr>
          <w:rFonts w:ascii="Times New Roman" w:hAnsi="Times New Roman" w:cs="Times New Roman"/>
          <w:szCs w:val="28"/>
        </w:rPr>
        <w:t>Однако, при всем своем фиглярстве, Док был добрым и отзы</w:t>
      </w:r>
      <w:r w:rsidRPr="005D0369">
        <w:rPr>
          <w:rFonts w:ascii="Times New Roman" w:hAnsi="Times New Roman" w:cs="Times New Roman"/>
          <w:szCs w:val="28"/>
        </w:rPr>
        <w:t>в</w:t>
      </w:r>
      <w:r w:rsidRPr="005D0369">
        <w:rPr>
          <w:rFonts w:ascii="Times New Roman" w:hAnsi="Times New Roman" w:cs="Times New Roman"/>
          <w:szCs w:val="28"/>
        </w:rPr>
        <w:t>чивым.</w:t>
      </w:r>
      <w:r w:rsidRPr="005D0369">
        <w:rPr>
          <w:rFonts w:ascii="Times New Roman" w:hAnsi="Times New Roman" w:cs="Times New Roman"/>
          <w:szCs w:val="28"/>
        </w:rPr>
        <w:tab/>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Он, к примеру, к самой обычной бесконечности относился с н</w:t>
      </w:r>
      <w:r w:rsidRPr="005D0369">
        <w:rPr>
          <w:rFonts w:ascii="Times New Roman" w:hAnsi="Times New Roman" w:cs="Times New Roman"/>
          <w:szCs w:val="28"/>
        </w:rPr>
        <w:t>е</w:t>
      </w:r>
      <w:r w:rsidRPr="005D0369">
        <w:rPr>
          <w:rFonts w:ascii="Times New Roman" w:hAnsi="Times New Roman" w:cs="Times New Roman"/>
          <w:szCs w:val="28"/>
        </w:rPr>
        <w:t xml:space="preserve">скрываемым трепетом и любовью, и говаривал: «Подумаешь: плюс бесконечность – минус бесконечность… от нее ведь не убудет. Лишь бы ей с нами было хорошо, а мы, смертные, и малыми величинами перебьемся»…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Каждую пятницу Уксус занимался рассылкой приглашений:  о</w:t>
      </w:r>
      <w:r w:rsidRPr="005D0369">
        <w:rPr>
          <w:rFonts w:ascii="Times New Roman" w:hAnsi="Times New Roman" w:cs="Times New Roman"/>
          <w:szCs w:val="28"/>
        </w:rPr>
        <w:t>с</w:t>
      </w:r>
      <w:r w:rsidRPr="005D0369">
        <w:rPr>
          <w:rFonts w:ascii="Times New Roman" w:hAnsi="Times New Roman" w:cs="Times New Roman"/>
          <w:szCs w:val="28"/>
        </w:rPr>
        <w:t>тавлял на пнях листовки для маленьких детей с призывом добровол</w:t>
      </w:r>
      <w:r w:rsidRPr="005D0369">
        <w:rPr>
          <w:rFonts w:ascii="Times New Roman" w:hAnsi="Times New Roman" w:cs="Times New Roman"/>
          <w:szCs w:val="28"/>
        </w:rPr>
        <w:t>ь</w:t>
      </w:r>
      <w:r w:rsidRPr="005D0369">
        <w:rPr>
          <w:rFonts w:ascii="Times New Roman" w:hAnsi="Times New Roman" w:cs="Times New Roman"/>
          <w:szCs w:val="28"/>
        </w:rPr>
        <w:t>но превращаться в гномов.</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Он разъяснял, чем занимаются гномы, как они живут. В пре</w:t>
      </w:r>
      <w:r w:rsidRPr="005D0369">
        <w:rPr>
          <w:rFonts w:ascii="Times New Roman" w:hAnsi="Times New Roman" w:cs="Times New Roman"/>
          <w:szCs w:val="28"/>
        </w:rPr>
        <w:t>д</w:t>
      </w:r>
      <w:r w:rsidRPr="005D0369">
        <w:rPr>
          <w:rFonts w:ascii="Times New Roman" w:hAnsi="Times New Roman" w:cs="Times New Roman"/>
          <w:szCs w:val="28"/>
        </w:rPr>
        <w:t>ставлении людей гномы – бородатые карлики, охраняющие подзе</w:t>
      </w:r>
      <w:r w:rsidRPr="005D0369">
        <w:rPr>
          <w:rFonts w:ascii="Times New Roman" w:hAnsi="Times New Roman" w:cs="Times New Roman"/>
          <w:szCs w:val="28"/>
        </w:rPr>
        <w:t>м</w:t>
      </w:r>
      <w:r w:rsidRPr="005D0369">
        <w:rPr>
          <w:rFonts w:ascii="Times New Roman" w:hAnsi="Times New Roman" w:cs="Times New Roman"/>
          <w:szCs w:val="28"/>
        </w:rPr>
        <w:t>ные сокровища. Но это совсем не так. У людей выработался стере</w:t>
      </w:r>
      <w:r w:rsidRPr="005D0369">
        <w:rPr>
          <w:rFonts w:ascii="Times New Roman" w:hAnsi="Times New Roman" w:cs="Times New Roman"/>
          <w:szCs w:val="28"/>
        </w:rPr>
        <w:t>о</w:t>
      </w:r>
      <w:r w:rsidRPr="005D0369">
        <w:rPr>
          <w:rFonts w:ascii="Times New Roman" w:hAnsi="Times New Roman" w:cs="Times New Roman"/>
          <w:szCs w:val="28"/>
        </w:rPr>
        <w:t>тип. Они ничего кроме бороды не хотят в гномах замечать. А, между тем, гномы – никакие не карлики, а маленькие, ну, скажем, необыкн</w:t>
      </w:r>
      <w:r w:rsidRPr="005D0369">
        <w:rPr>
          <w:rFonts w:ascii="Times New Roman" w:hAnsi="Times New Roman" w:cs="Times New Roman"/>
          <w:szCs w:val="28"/>
        </w:rPr>
        <w:t>о</w:t>
      </w:r>
      <w:r w:rsidRPr="005D0369">
        <w:rPr>
          <w:rFonts w:ascii="Times New Roman" w:hAnsi="Times New Roman" w:cs="Times New Roman"/>
          <w:szCs w:val="28"/>
        </w:rPr>
        <w:t xml:space="preserve">венно </w:t>
      </w:r>
      <w:r>
        <w:rPr>
          <w:rFonts w:ascii="Times New Roman" w:hAnsi="Times New Roman" w:cs="Times New Roman"/>
          <w:szCs w:val="28"/>
        </w:rPr>
        <w:t xml:space="preserve">маленькие </w:t>
      </w:r>
      <w:r w:rsidRPr="005D0369">
        <w:rPr>
          <w:rFonts w:ascii="Times New Roman" w:hAnsi="Times New Roman" w:cs="Times New Roman"/>
          <w:szCs w:val="28"/>
        </w:rPr>
        <w:t>человечки, и ничего человеческое им не чуждо. Ср</w:t>
      </w:r>
      <w:r w:rsidRPr="005D0369">
        <w:rPr>
          <w:rFonts w:ascii="Times New Roman" w:hAnsi="Times New Roman" w:cs="Times New Roman"/>
          <w:szCs w:val="28"/>
        </w:rPr>
        <w:t>е</w:t>
      </w:r>
      <w:r w:rsidRPr="005D0369">
        <w:rPr>
          <w:rFonts w:ascii="Times New Roman" w:hAnsi="Times New Roman" w:cs="Times New Roman"/>
          <w:szCs w:val="28"/>
        </w:rPr>
        <w:t>ди гномов есть настоящие фотомодели</w:t>
      </w:r>
      <w:r>
        <w:rPr>
          <w:rFonts w:ascii="Times New Roman" w:hAnsi="Times New Roman" w:cs="Times New Roman"/>
          <w:szCs w:val="28"/>
        </w:rPr>
        <w:t xml:space="preserve"> и </w:t>
      </w:r>
      <w:r w:rsidRPr="005D0369">
        <w:rPr>
          <w:rFonts w:ascii="Times New Roman" w:hAnsi="Times New Roman" w:cs="Times New Roman"/>
          <w:szCs w:val="28"/>
        </w:rPr>
        <w:t xml:space="preserve">спортсмены, художники и правозащитники. Быть гномом интересно. Они ищут клады, борются со злыми духами, и всегда их побеждают. </w:t>
      </w:r>
    </w:p>
    <w:p w:rsidR="00885273" w:rsidRPr="005D0369" w:rsidRDefault="00885273" w:rsidP="005A3BF8">
      <w:pPr>
        <w:ind w:left="720" w:right="805" w:firstLine="720"/>
        <w:rPr>
          <w:rFonts w:ascii="Times New Roman" w:hAnsi="Times New Roman" w:cs="Times New Roman"/>
          <w:szCs w:val="28"/>
        </w:rPr>
      </w:pPr>
      <w:r w:rsidRPr="005D0369">
        <w:rPr>
          <w:rFonts w:ascii="Times New Roman" w:hAnsi="Times New Roman" w:cs="Times New Roman"/>
          <w:szCs w:val="28"/>
        </w:rPr>
        <w:t xml:space="preserve">Уксус растолковывал детям, как правильно превращаться в гномов в специальной инструкции. </w:t>
      </w:r>
    </w:p>
    <w:p w:rsidR="00885273" w:rsidRDefault="00885273" w:rsidP="005A3BF8">
      <w:pPr>
        <w:ind w:left="720" w:right="805" w:firstLine="720"/>
        <w:jc w:val="both"/>
        <w:rPr>
          <w:rFonts w:ascii="Times New Roman" w:hAnsi="Times New Roman" w:cs="Times New Roman"/>
          <w:szCs w:val="28"/>
        </w:rPr>
      </w:pPr>
      <w:r>
        <w:rPr>
          <w:noProof/>
        </w:rPr>
        <w:pict>
          <v:shape id="_x0000_s1029" type="#_x0000_t75" style="position:absolute;left:0;text-align:left;margin-left:47.8pt;margin-top:55.35pt;width:411.5pt;height:445.3pt;rotation:384380fd;z-index:251656192">
            <v:imagedata r:id="rId8" o:title="" gain="1.25" blacklevel="-3932f"/>
            <w10:wrap type="square" side="right"/>
          </v:shape>
        </w:pict>
      </w:r>
      <w:r w:rsidRPr="005D0369">
        <w:rPr>
          <w:rFonts w:ascii="Times New Roman" w:hAnsi="Times New Roman" w:cs="Times New Roman"/>
          <w:szCs w:val="28"/>
        </w:rPr>
        <w:t>Как видим, инструкция проста и легко выполнима. Может, к</w:t>
      </w:r>
      <w:r w:rsidRPr="005D0369">
        <w:rPr>
          <w:rFonts w:ascii="Times New Roman" w:hAnsi="Times New Roman" w:cs="Times New Roman"/>
          <w:szCs w:val="28"/>
        </w:rPr>
        <w:t>о</w:t>
      </w:r>
      <w:r w:rsidRPr="005D0369">
        <w:rPr>
          <w:rFonts w:ascii="Times New Roman" w:hAnsi="Times New Roman" w:cs="Times New Roman"/>
          <w:szCs w:val="28"/>
        </w:rPr>
        <w:t>му-то стоит попробовать?..</w:t>
      </w:r>
    </w:p>
    <w:p w:rsidR="00885273" w:rsidRPr="005D0369" w:rsidRDefault="00885273" w:rsidP="005A3BF8">
      <w:pPr>
        <w:pStyle w:val="Heading1"/>
        <w:ind w:right="805" w:firstLine="1418"/>
      </w:pPr>
      <w:r w:rsidRPr="005D0369">
        <w:t xml:space="preserve">4.   </w:t>
      </w:r>
      <w:r>
        <w:pict>
          <v:shape id="_x0000_i1029" type="#_x0000_t136" style="width:30pt;height:51pt">
            <v:shadow color="#868686"/>
            <v:textpath style="font-family:&quot;Arial Black&quot;;v-text-kern:t" trim="t" fitpath="t" string="П"/>
          </v:shape>
        </w:pict>
      </w:r>
      <w:r w:rsidRPr="005D0369">
        <w:t>ервая находка кладоискателей.</w:t>
      </w:r>
    </w:p>
    <w:p w:rsidR="00885273" w:rsidRPr="005D0369" w:rsidRDefault="00885273" w:rsidP="005A3BF8">
      <w:pPr>
        <w:tabs>
          <w:tab w:val="left" w:pos="1080"/>
        </w:tabs>
        <w:ind w:left="720" w:right="805" w:firstLine="720"/>
        <w:rPr>
          <w:rFonts w:ascii="Times New Roman" w:hAnsi="Times New Roman" w:cs="Times New Roman"/>
          <w:szCs w:val="28"/>
          <w:u w:val="single"/>
        </w:rPr>
      </w:pPr>
    </w:p>
    <w:p w:rsidR="00885273" w:rsidRPr="005D0369" w:rsidRDefault="00885273" w:rsidP="005A3BF8">
      <w:pPr>
        <w:tabs>
          <w:tab w:val="left" w:pos="1080"/>
          <w:tab w:val="left" w:pos="1980"/>
        </w:tabs>
        <w:ind w:left="720" w:right="805" w:firstLine="720"/>
        <w:jc w:val="both"/>
        <w:rPr>
          <w:rFonts w:ascii="Times New Roman" w:hAnsi="Times New Roman" w:cs="Times New Roman"/>
          <w:szCs w:val="28"/>
        </w:rPr>
      </w:pPr>
      <w:r w:rsidRPr="005D0369">
        <w:rPr>
          <w:rFonts w:ascii="Times New Roman" w:hAnsi="Times New Roman" w:cs="Times New Roman"/>
          <w:szCs w:val="28"/>
        </w:rPr>
        <w:t>ВИУЛА, Виула, и куда ты меня завела? Здесь сплошные мух</w:t>
      </w:r>
      <w:r w:rsidRPr="005D0369">
        <w:rPr>
          <w:rFonts w:ascii="Times New Roman" w:hAnsi="Times New Roman" w:cs="Times New Roman"/>
          <w:szCs w:val="28"/>
        </w:rPr>
        <w:t>о</w:t>
      </w:r>
      <w:r w:rsidRPr="005D0369">
        <w:rPr>
          <w:rFonts w:ascii="Times New Roman" w:hAnsi="Times New Roman" w:cs="Times New Roman"/>
          <w:szCs w:val="28"/>
        </w:rPr>
        <w:t>моры, коряги и паутина. Чащоба. Ни одной ценной находки за день! – Возмущался Скукер.</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У тебя совок очень мелкий. Надо было с лопатой прих</w:t>
      </w:r>
      <w:r w:rsidRPr="005D0369">
        <w:rPr>
          <w:rFonts w:ascii="Times New Roman" w:hAnsi="Times New Roman" w:cs="Times New Roman"/>
          <w:szCs w:val="28"/>
        </w:rPr>
        <w:t>о</w:t>
      </w:r>
      <w:r w:rsidRPr="005D0369">
        <w:rPr>
          <w:rFonts w:ascii="Times New Roman" w:hAnsi="Times New Roman" w:cs="Times New Roman"/>
          <w:szCs w:val="28"/>
        </w:rPr>
        <w:t>дить. Ты без размаха работаешь. А еще лучше иметь экскаватор. М</w:t>
      </w:r>
      <w:r w:rsidRPr="005D0369">
        <w:rPr>
          <w:rFonts w:ascii="Times New Roman" w:hAnsi="Times New Roman" w:cs="Times New Roman"/>
          <w:szCs w:val="28"/>
        </w:rPr>
        <w:t>о</w:t>
      </w:r>
      <w:r w:rsidRPr="005D0369">
        <w:rPr>
          <w:rFonts w:ascii="Times New Roman" w:hAnsi="Times New Roman" w:cs="Times New Roman"/>
          <w:szCs w:val="28"/>
        </w:rPr>
        <w:t>жет, вернемся?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могу. Я себе слово дал, что без подарка для Кекли д</w:t>
      </w:r>
      <w:r w:rsidRPr="005D0369">
        <w:rPr>
          <w:rFonts w:ascii="Times New Roman" w:hAnsi="Times New Roman" w:cs="Times New Roman"/>
          <w:szCs w:val="28"/>
        </w:rPr>
        <w:t>о</w:t>
      </w:r>
      <w:r w:rsidRPr="005D0369">
        <w:rPr>
          <w:rFonts w:ascii="Times New Roman" w:hAnsi="Times New Roman" w:cs="Times New Roman"/>
          <w:szCs w:val="28"/>
        </w:rPr>
        <w:t>мой не вернусь.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Сам дал – сам забери назад.</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будет не честно. Нельзя себя обманывать.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я себя частенько обманываю. Обману, а потом вывожу на чистую воду. Если сам себя не научишься обманывать, так и пр</w:t>
      </w:r>
      <w:r w:rsidRPr="005D0369">
        <w:rPr>
          <w:rFonts w:ascii="Times New Roman" w:hAnsi="Times New Roman" w:cs="Times New Roman"/>
          <w:szCs w:val="28"/>
        </w:rPr>
        <w:t>о</w:t>
      </w:r>
      <w:r w:rsidRPr="005D0369">
        <w:rPr>
          <w:rFonts w:ascii="Times New Roman" w:hAnsi="Times New Roman" w:cs="Times New Roman"/>
          <w:szCs w:val="28"/>
        </w:rPr>
        <w:t>живешь век простофилей, и станешь легкой добычей для мошенников. Я себя однажды, знаешь, как обманула?</w:t>
      </w:r>
    </w:p>
    <w:p w:rsidR="00885273" w:rsidRPr="00E450A3" w:rsidRDefault="00885273" w:rsidP="00E450A3">
      <w:pPr>
        <w:numPr>
          <w:ilvl w:val="0"/>
          <w:numId w:val="1"/>
        </w:numPr>
        <w:tabs>
          <w:tab w:val="left" w:pos="1080"/>
        </w:tabs>
        <w:ind w:left="1276" w:right="805" w:firstLine="142"/>
        <w:jc w:val="both"/>
        <w:rPr>
          <w:rFonts w:ascii="Times New Roman" w:hAnsi="Times New Roman" w:cs="Times New Roman"/>
          <w:szCs w:val="28"/>
        </w:rPr>
      </w:pPr>
      <w:r w:rsidRPr="00E450A3">
        <w:rPr>
          <w:rFonts w:ascii="Times New Roman" w:hAnsi="Times New Roman" w:cs="Times New Roman"/>
          <w:szCs w:val="28"/>
        </w:rPr>
        <w:t>Как?</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Круто. Я соскоблила с мухомора красную краску, и сказала себе: «Виулочка, зажмурься, – и съешь. Представь, что это белый гриб». Ну, с воображением у меня, понимаешь, все нормально, а вот с желудком нет. Короче, чувствую в воздухе пахнет керосином, надо сплевывать эту гадость, пока в голове кузнечики не запрыгали… Еле отдышалась. У меня после этого два дня пена изо рта шла. И, знаешь, такое чувство было, будто одну мою половину сварили, а вторую – замариновали…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Вот видишь, к чему обманы приводят.</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я теперь себя потихоньку обманываю. Методом «от о</w:t>
      </w:r>
      <w:r w:rsidRPr="005D0369">
        <w:rPr>
          <w:rFonts w:ascii="Times New Roman" w:hAnsi="Times New Roman" w:cs="Times New Roman"/>
          <w:szCs w:val="28"/>
        </w:rPr>
        <w:t>б</w:t>
      </w:r>
      <w:r w:rsidRPr="005D0369">
        <w:rPr>
          <w:rFonts w:ascii="Times New Roman" w:hAnsi="Times New Roman" w:cs="Times New Roman"/>
          <w:szCs w:val="28"/>
        </w:rPr>
        <w:t>ратного».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как это?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Ем, к примеру, съедобный гриб, а внушаю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себе, что это – отрава.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что-то сегодня этого не заметил.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я сегодня честная…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Гм-гм… Ну, допустим.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Вот я тебя и обманула. Конечно, я пыталась внушить себе, что ем гадость, но мне очень кушать хотелось… Можешь поверить?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Могу.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снова я тебя обманула. Я вовсе и не голодна была. Пр</w:t>
      </w:r>
      <w:r w:rsidRPr="005D0369">
        <w:rPr>
          <w:rFonts w:ascii="Times New Roman" w:hAnsi="Times New Roman" w:cs="Times New Roman"/>
          <w:szCs w:val="28"/>
        </w:rPr>
        <w:t>о</w:t>
      </w:r>
      <w:r w:rsidRPr="005D0369">
        <w:rPr>
          <w:rFonts w:ascii="Times New Roman" w:hAnsi="Times New Roman" w:cs="Times New Roman"/>
          <w:szCs w:val="28"/>
        </w:rPr>
        <w:t xml:space="preserve">сто я не хочу, чтобы эти грибы достались кому-то другому. Обидно было бы: находишь, находишь, а съесть не можешь…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бы лучше жемчуг искала. Ты бы…</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Ч-ь, не бухти… – Виула прижала рожки к губам, – что-то в земле перекатывается.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Где? Здесь? – Скукер ткнул совочком в землю прямо перед собой.</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Чуть правее.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Здесь? – Он переместил руку.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в эту сторону. Ты что, не знаешь, где – «право», где – «лево»?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Я-то знаю. Это ты не знаешь. Вот эта рука, с совочком, у меня правая, а та, которая с тобой и с ведром – левая.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так считается у вас, у гномов. А у нас, у улиток, н</w:t>
      </w:r>
      <w:r w:rsidRPr="005D0369">
        <w:rPr>
          <w:rFonts w:ascii="Times New Roman" w:hAnsi="Times New Roman" w:cs="Times New Roman"/>
          <w:szCs w:val="28"/>
        </w:rPr>
        <w:t>а</w:t>
      </w:r>
      <w:r w:rsidRPr="005D0369">
        <w:rPr>
          <w:rFonts w:ascii="Times New Roman" w:hAnsi="Times New Roman" w:cs="Times New Roman"/>
          <w:szCs w:val="28"/>
        </w:rPr>
        <w:t>оборот: рука, в которой ты меня носишь, и есть самая настоящая пр</w:t>
      </w:r>
      <w:r w:rsidRPr="005D0369">
        <w:rPr>
          <w:rFonts w:ascii="Times New Roman" w:hAnsi="Times New Roman" w:cs="Times New Roman"/>
          <w:szCs w:val="28"/>
        </w:rPr>
        <w:t>а</w:t>
      </w:r>
      <w:r w:rsidRPr="005D0369">
        <w:rPr>
          <w:rFonts w:ascii="Times New Roman" w:hAnsi="Times New Roman" w:cs="Times New Roman"/>
          <w:szCs w:val="28"/>
        </w:rPr>
        <w:t xml:space="preserve">вая. Понятно?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Хорошо. Не буду сейчас спорить. Здесь? – Скукер оперся на локоть левой руки.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Точно. Копай!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Опустив улитку на землю, Скукер принялся за работу.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Земля в этом месте была особенно плотно спрессована и опл</w:t>
      </w:r>
      <w:r w:rsidRPr="005D0369">
        <w:rPr>
          <w:rFonts w:ascii="Times New Roman" w:hAnsi="Times New Roman" w:cs="Times New Roman"/>
          <w:szCs w:val="28"/>
        </w:rPr>
        <w:t>е</w:t>
      </w:r>
      <w:r w:rsidRPr="005D0369">
        <w:rPr>
          <w:rFonts w:ascii="Times New Roman" w:hAnsi="Times New Roman" w:cs="Times New Roman"/>
          <w:szCs w:val="28"/>
        </w:rPr>
        <w:t>тена корнями деревьев. Копать было очень тяжело. Скукер помогал себе и пятками и кулаками, вколачивая кромку совка как можно глубже. Ему пришлось приложить невероятные усилия, прежде чем углубиться на двадцать сантиметров.</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И вдруг металл обо что-то звякнул. Скукер отложил в сторону совок, и осторожно, чтобы не повредить незнакомый предмет, стал откапывать землю руками. Порядком вспотев и разодрав в кровь пальцы, вытащил на поверхность застрявший в корневище пузырек.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Ого! – Выказывала восторг Виула. – Ого и огошеньки! Просто какая-то огогушинка! Наверное, в этой огогошке не меньше килограмма жемчуга!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что, больная?!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Обижаешь.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Откуда в таком крошечном пузыречке килограмм жемч</w:t>
      </w:r>
      <w:r w:rsidRPr="005D0369">
        <w:rPr>
          <w:rFonts w:ascii="Times New Roman" w:hAnsi="Times New Roman" w:cs="Times New Roman"/>
          <w:szCs w:val="28"/>
        </w:rPr>
        <w:t>у</w:t>
      </w:r>
      <w:r w:rsidRPr="005D0369">
        <w:rPr>
          <w:rFonts w:ascii="Times New Roman" w:hAnsi="Times New Roman" w:cs="Times New Roman"/>
          <w:szCs w:val="28"/>
        </w:rPr>
        <w:t>га?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ко всему придираешься. Так нельзя. Я же не продавщ</w:t>
      </w:r>
      <w:r w:rsidRPr="005D0369">
        <w:rPr>
          <w:rFonts w:ascii="Times New Roman" w:hAnsi="Times New Roman" w:cs="Times New Roman"/>
          <w:szCs w:val="28"/>
        </w:rPr>
        <w:t>и</w:t>
      </w:r>
      <w:r w:rsidRPr="005D0369">
        <w:rPr>
          <w:rFonts w:ascii="Times New Roman" w:hAnsi="Times New Roman" w:cs="Times New Roman"/>
          <w:szCs w:val="28"/>
        </w:rPr>
        <w:t>ца, и весов у меня при себе нет. Ну, пусть в нем не килограмм, пусть девятьсот граммов… Но все равно это очень много. И потом, имею я право ошибиться?..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Там вообще ничего нет, – встряхнул Скукер бесцветный пузырек. – Сплошная торричеллиева пустота.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Дай посмотреть.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Пожалуйста.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Ого-го!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Ну и что там ты увидела?! «Ого-го, го-го, го-го». – Пер</w:t>
      </w:r>
      <w:r w:rsidRPr="005D0369">
        <w:rPr>
          <w:rFonts w:ascii="Times New Roman" w:hAnsi="Times New Roman" w:cs="Times New Roman"/>
          <w:szCs w:val="28"/>
        </w:rPr>
        <w:t>е</w:t>
      </w:r>
      <w:r w:rsidRPr="005D0369">
        <w:rPr>
          <w:rFonts w:ascii="Times New Roman" w:hAnsi="Times New Roman" w:cs="Times New Roman"/>
          <w:szCs w:val="28"/>
        </w:rPr>
        <w:t>дразнил Скукер Виулу.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Смотри сам.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Смотрю.</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Видишь?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Что я должен увидеть?</w:t>
      </w:r>
    </w:p>
    <w:p w:rsidR="00885273" w:rsidRPr="005D0369" w:rsidRDefault="00885273" w:rsidP="005A3BF8">
      <w:pPr>
        <w:numPr>
          <w:ilvl w:val="0"/>
          <w:numId w:val="1"/>
        </w:num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Череп и кости видишь на этикетке? Да это же картина ки</w:t>
      </w:r>
      <w:r w:rsidRPr="005D0369">
        <w:rPr>
          <w:rFonts w:ascii="Times New Roman" w:hAnsi="Times New Roman" w:cs="Times New Roman"/>
          <w:szCs w:val="28"/>
        </w:rPr>
        <w:t>с</w:t>
      </w:r>
      <w:r w:rsidRPr="005D0369">
        <w:rPr>
          <w:rFonts w:ascii="Times New Roman" w:hAnsi="Times New Roman" w:cs="Times New Roman"/>
          <w:szCs w:val="28"/>
        </w:rPr>
        <w:t>ти Верещагина! Она же миллионы стоит. По-моему, картина назыв</w:t>
      </w:r>
      <w:r w:rsidRPr="005D0369">
        <w:rPr>
          <w:rFonts w:ascii="Times New Roman" w:hAnsi="Times New Roman" w:cs="Times New Roman"/>
          <w:szCs w:val="28"/>
        </w:rPr>
        <w:t>а</w:t>
      </w:r>
      <w:r w:rsidRPr="005D0369">
        <w:rPr>
          <w:rFonts w:ascii="Times New Roman" w:hAnsi="Times New Roman" w:cs="Times New Roman"/>
          <w:szCs w:val="28"/>
        </w:rPr>
        <w:t>ется. «Апофеоз конца света»… Или я что-то путаю?</w:t>
      </w:r>
      <w:r w:rsidRPr="005D0369">
        <w:rPr>
          <w:snapToGrid w:val="0"/>
          <w:w w:val="0"/>
          <w:sz w:val="2"/>
          <w:u w:color="000000"/>
          <w:bdr w:val="none" w:sz="0" w:space="0" w:color="000000"/>
          <w:shd w:val="clear" w:color="000000" w:fill="000000"/>
        </w:rPr>
        <w:t xml:space="preserve">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Или ты «что-то путаешь»… Череп вижу, кости вижу, а жемчуга не вижу. И еще вижу, что ты совсем в живописи не разбир</w:t>
      </w:r>
      <w:r w:rsidRPr="005D0369">
        <w:rPr>
          <w:rFonts w:ascii="Times New Roman" w:hAnsi="Times New Roman" w:cs="Times New Roman"/>
          <w:szCs w:val="28"/>
        </w:rPr>
        <w:t>а</w:t>
      </w:r>
      <w:r w:rsidRPr="005D0369">
        <w:rPr>
          <w:rFonts w:ascii="Times New Roman" w:hAnsi="Times New Roman" w:cs="Times New Roman"/>
          <w:szCs w:val="28"/>
        </w:rPr>
        <w:t>ешься. Элементарных вещей не знаешь. Стыдно.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я твой интеллект простукивала. Теперь и сама вижу, это же жидкость для изготовления жемчуга! Я так думаю, что череп изображен для того, чтобы дать тебе понять, глупый ты гном, тебе… тебе понять дать, – от волнения Уу нагромождала слово на слово, – что жидкость эту ты должен вылить себе на голову. Поверь, произо</w:t>
      </w:r>
      <w:r w:rsidRPr="005D0369">
        <w:rPr>
          <w:rFonts w:ascii="Times New Roman" w:hAnsi="Times New Roman" w:cs="Times New Roman"/>
          <w:szCs w:val="28"/>
        </w:rPr>
        <w:t>й</w:t>
      </w:r>
      <w:r w:rsidRPr="005D0369">
        <w:rPr>
          <w:rFonts w:ascii="Times New Roman" w:hAnsi="Times New Roman" w:cs="Times New Roman"/>
          <w:szCs w:val="28"/>
        </w:rPr>
        <w:t>дет чудо! Чудо произойдет немедленно, и по твоей кудрявой голове покатятся великолепные жемчужины…</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может, мне, глупому, дают понять, что пора вылить эту жидкость на твою голову? Испытаем?..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Во-первых, мне жемчуг не нужен, во-вторых, я только вч</w:t>
      </w:r>
      <w:r w:rsidRPr="005D0369">
        <w:rPr>
          <w:rFonts w:ascii="Times New Roman" w:hAnsi="Times New Roman" w:cs="Times New Roman"/>
          <w:szCs w:val="28"/>
        </w:rPr>
        <w:t>е</w:t>
      </w:r>
      <w:r w:rsidRPr="005D0369">
        <w:rPr>
          <w:rFonts w:ascii="Times New Roman" w:hAnsi="Times New Roman" w:cs="Times New Roman"/>
          <w:szCs w:val="28"/>
        </w:rPr>
        <w:t>ра мыла голову, а, в-третьих, меня с детства укачивает от одного вида бусинок. Как-то я съехалась на пятой точке с жемчужной горки, а п</w:t>
      </w:r>
      <w:r w:rsidRPr="005D0369">
        <w:rPr>
          <w:rFonts w:ascii="Times New Roman" w:hAnsi="Times New Roman" w:cs="Times New Roman"/>
          <w:szCs w:val="28"/>
        </w:rPr>
        <w:t>о</w:t>
      </w:r>
      <w:r w:rsidRPr="005D0369">
        <w:rPr>
          <w:rFonts w:ascii="Times New Roman" w:hAnsi="Times New Roman" w:cs="Times New Roman"/>
          <w:szCs w:val="28"/>
        </w:rPr>
        <w:t>том меня увезли в больницу с головной болью и сотрясением мозга.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тебе не верю.</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Сам убедись. – Она показала ему едва заметный шрам на голове. – Это память о столкновении с дубом.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Теперь понятно: почему ты так туго соображаешь. Причём тут твой бесплатный аттракцион?! Причём тут шишки на голове?! Это, – он в сердцах тряс пузырьком, – самая настоящая отрава.  Обычно такой знак ставят на упаковках с ядовитыми материалами. Видишь, тут еще и перекрещивающиеся кости изображены. Надо от этой гадости избавиться как можно быстрее!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Ну, не знаю, не знаю: ты главный – тебе и решать. Я бы на всякий случай пузырек не выбрасывала. Может, он и пригодиться в хозяйстве: с ним, например, можно ходить за молоком или мёдом.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Угу! А, может, его использовать, как кошелек для истр</w:t>
      </w:r>
      <w:r w:rsidRPr="005D0369">
        <w:rPr>
          <w:rFonts w:ascii="Times New Roman" w:hAnsi="Times New Roman" w:cs="Times New Roman"/>
          <w:szCs w:val="28"/>
        </w:rPr>
        <w:t>а</w:t>
      </w:r>
      <w:r w:rsidRPr="005D0369">
        <w:rPr>
          <w:rFonts w:ascii="Times New Roman" w:hAnsi="Times New Roman" w:cs="Times New Roman"/>
          <w:szCs w:val="28"/>
        </w:rPr>
        <w:t xml:space="preserve">ченных денег?  </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xml:space="preserve">–      </w:t>
      </w:r>
      <w:r w:rsidRPr="005D0369">
        <w:rPr>
          <w:rFonts w:ascii="Times New Roman" w:hAnsi="Times New Roman" w:cs="Times New Roman"/>
          <w:szCs w:val="28"/>
        </w:rPr>
        <w:t>Или использованных мыслей…</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xml:space="preserve">–      </w:t>
      </w:r>
      <w:r w:rsidRPr="005D0369">
        <w:rPr>
          <w:rFonts w:ascii="Times New Roman" w:hAnsi="Times New Roman" w:cs="Times New Roman"/>
          <w:szCs w:val="28"/>
        </w:rPr>
        <w:t>Глупых.</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Default="00885273" w:rsidP="005A3BF8">
      <w:pPr>
        <w:pStyle w:val="Heading1"/>
        <w:ind w:right="805" w:firstLine="1418"/>
      </w:pPr>
      <w:r w:rsidRPr="005D0369">
        <w:t>5.</w:t>
      </w:r>
      <w:r>
        <w:t xml:space="preserve"> </w:t>
      </w:r>
      <w:r>
        <w:pict>
          <v:shape id="_x0000_i1030" type="#_x0000_t136" style="width:76.5pt;height:76.5pt">
            <v:shadow color="#868686"/>
            <v:textpath style="font-family:&quot;Arial Black&quot;;v-text-kern:t" trim="t" fitpath="t" string="С"/>
          </v:shape>
        </w:pict>
      </w:r>
      <w:r w:rsidRPr="005D0369">
        <w:t>кукер и Виула попадают в</w:t>
      </w:r>
      <w:r>
        <w:t xml:space="preserve"> п</w:t>
      </w:r>
      <w:r w:rsidRPr="005D0369">
        <w:t>лен</w:t>
      </w:r>
    </w:p>
    <w:p w:rsidR="00885273" w:rsidRPr="005D0369" w:rsidRDefault="00885273" w:rsidP="005A3BF8">
      <w:pPr>
        <w:pStyle w:val="Heading1"/>
        <w:ind w:right="805" w:firstLine="1418"/>
      </w:pPr>
      <w:r w:rsidRPr="005D0369">
        <w:t xml:space="preserve"> к Жабёру Третьему.</w:t>
      </w:r>
    </w:p>
    <w:p w:rsidR="00885273" w:rsidRPr="005D0369" w:rsidRDefault="00885273" w:rsidP="005A3BF8">
      <w:pPr>
        <w:tabs>
          <w:tab w:val="left" w:pos="1080"/>
        </w:tabs>
        <w:ind w:left="1440" w:right="805" w:firstLine="1418"/>
        <w:jc w:val="both"/>
        <w:rPr>
          <w:rFonts w:ascii="Times New Roman" w:hAnsi="Times New Roman" w:cs="Times New Roman"/>
          <w:szCs w:val="28"/>
        </w:rPr>
      </w:pPr>
    </w:p>
    <w:p w:rsidR="00885273" w:rsidRPr="005D0369" w:rsidRDefault="00885273" w:rsidP="0085617D">
      <w:pPr>
        <w:tabs>
          <w:tab w:val="left" w:pos="1080"/>
        </w:tabs>
        <w:ind w:left="720" w:right="805" w:firstLine="680"/>
        <w:jc w:val="both"/>
        <w:rPr>
          <w:rFonts w:ascii="Times New Roman" w:hAnsi="Times New Roman" w:cs="Times New Roman"/>
          <w:szCs w:val="28"/>
        </w:rPr>
      </w:pPr>
      <w:r w:rsidRPr="005D0369">
        <w:rPr>
          <w:rFonts w:ascii="Times New Roman" w:hAnsi="Times New Roman" w:cs="Times New Roman"/>
          <w:szCs w:val="28"/>
        </w:rPr>
        <w:t>СКУКЕР и Виула так увлеклись спором, что не сразу заметили, какая опасность их подстерегает.</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Кровожадный Жабёр давно следил за их действиями из глубины леса.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Какая тупая добыча сама ползет ко мне в рот! – Облизну</w:t>
      </w:r>
      <w:r w:rsidRPr="005D0369">
        <w:rPr>
          <w:rFonts w:ascii="Times New Roman" w:hAnsi="Times New Roman" w:cs="Times New Roman"/>
          <w:szCs w:val="28"/>
        </w:rPr>
        <w:t>л</w:t>
      </w:r>
      <w:r w:rsidRPr="005D0369">
        <w:rPr>
          <w:rFonts w:ascii="Times New Roman" w:hAnsi="Times New Roman" w:cs="Times New Roman"/>
          <w:szCs w:val="28"/>
        </w:rPr>
        <w:t>ся, предвкушая аппетитную закуску. – С ума сойти! То-то мне сегодня снился трезубец Посейдона</w:t>
      </w:r>
      <w:r>
        <w:rPr>
          <w:rFonts w:ascii="Times New Roman" w:hAnsi="Times New Roman" w:cs="Times New Roman"/>
          <w:szCs w:val="28"/>
        </w:rPr>
        <w:t xml:space="preserve">. Это </w:t>
      </w:r>
      <w:r w:rsidRPr="005D0369">
        <w:rPr>
          <w:rFonts w:ascii="Times New Roman" w:hAnsi="Times New Roman" w:cs="Times New Roman"/>
          <w:szCs w:val="28"/>
        </w:rPr>
        <w:t>– к удаче…</w:t>
      </w:r>
    </w:p>
    <w:p w:rsidR="00885273" w:rsidRPr="005D0369" w:rsidRDefault="00885273" w:rsidP="005A3BF8">
      <w:p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Жабер тщательно маскировался, подбираясь к ним все ближе и ближе. Голову его, с ужасными, развесистыми, как у дьявола, рогами, прикрывал еловый венец,</w:t>
      </w:r>
    </w:p>
    <w:p w:rsidR="00885273" w:rsidRDefault="00885273" w:rsidP="00BB337E">
      <w:p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 xml:space="preserve">«Не зря меня мама таким страшным родила. – Рассуждал. – Не родись зажимкой, а родись страшилкой». </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менее  отвратительные клешни были обмотаны соломой, д</w:t>
      </w:r>
      <w:r w:rsidRPr="005D0369">
        <w:rPr>
          <w:rFonts w:ascii="Times New Roman" w:hAnsi="Times New Roman" w:cs="Times New Roman"/>
          <w:szCs w:val="28"/>
        </w:rPr>
        <w:t>а</w:t>
      </w:r>
      <w:r w:rsidRPr="005D0369">
        <w:rPr>
          <w:rFonts w:ascii="Times New Roman" w:hAnsi="Times New Roman" w:cs="Times New Roman"/>
          <w:szCs w:val="28"/>
        </w:rPr>
        <w:t>бы не издавать пугающих звуков, и обеспечивать чудовищу скры</w:t>
      </w:r>
      <w:r w:rsidRPr="005D0369">
        <w:rPr>
          <w:rFonts w:ascii="Times New Roman" w:hAnsi="Times New Roman" w:cs="Times New Roman"/>
          <w:szCs w:val="28"/>
        </w:rPr>
        <w:t>т</w:t>
      </w:r>
      <w:r w:rsidRPr="005D0369">
        <w:rPr>
          <w:rFonts w:ascii="Times New Roman" w:hAnsi="Times New Roman" w:cs="Times New Roman"/>
          <w:szCs w:val="28"/>
        </w:rPr>
        <w:t>ность передвижения. Настоящий танк с непробиваемой бронёй! Уро</w:t>
      </w:r>
      <w:r w:rsidRPr="005D0369">
        <w:rPr>
          <w:rFonts w:ascii="Times New Roman" w:hAnsi="Times New Roman" w:cs="Times New Roman"/>
          <w:szCs w:val="28"/>
        </w:rPr>
        <w:t>д</w:t>
      </w:r>
      <w:r w:rsidRPr="005D0369">
        <w:rPr>
          <w:rFonts w:ascii="Times New Roman" w:hAnsi="Times New Roman" w:cs="Times New Roman"/>
          <w:szCs w:val="28"/>
        </w:rPr>
        <w:t>ливая фигура Жабёра выросла перед кладоискателями совершенно неожиданно.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Виула точно язык проглотила. Взглянув на чудовище краешком глаза, она тут же упала в обморок.</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Жабёр широко расставил ноги, подпер бока клешнями и заш</w:t>
      </w:r>
      <w:r w:rsidRPr="005D0369">
        <w:rPr>
          <w:rFonts w:ascii="Times New Roman" w:hAnsi="Times New Roman" w:cs="Times New Roman"/>
          <w:szCs w:val="28"/>
        </w:rPr>
        <w:t>и</w:t>
      </w:r>
      <w:r w:rsidRPr="005D0369">
        <w:rPr>
          <w:rFonts w:ascii="Times New Roman" w:hAnsi="Times New Roman" w:cs="Times New Roman"/>
          <w:szCs w:val="28"/>
        </w:rPr>
        <w:t>пел на Скукера: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ты разве не боишься меня, тщедушный гном?! Я самый-самый! Я самый кровожадный! Я самый злой и беспощадный!</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Понятно, значит будем звать вас Сам Самычем.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смей мне дерзить, гном, а то я тебя проглочу сырьем, и даже руки не успеешь помыть!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незаметно спрятал пузырек в карман и поднял с земли совок для самообороны. Однако неповоротливый с виду Жабёр успел придавить нехитрое оружие перепончатой задней лапой. Обращаясь к своей орде, гаркнул: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Эй, бандитики! Эй, разбойнички! Этот гном хотел испо</w:t>
      </w:r>
      <w:r w:rsidRPr="005D0369">
        <w:rPr>
          <w:rFonts w:ascii="Times New Roman" w:hAnsi="Times New Roman" w:cs="Times New Roman"/>
          <w:szCs w:val="28"/>
        </w:rPr>
        <w:t>р</w:t>
      </w:r>
      <w:r w:rsidRPr="005D0369">
        <w:rPr>
          <w:rFonts w:ascii="Times New Roman" w:hAnsi="Times New Roman" w:cs="Times New Roman"/>
          <w:szCs w:val="28"/>
        </w:rPr>
        <w:t>тить нам праздник! Ха-ха! Люблю перед сном пожевать мозги недал</w:t>
      </w:r>
      <w:r w:rsidRPr="005D0369">
        <w:rPr>
          <w:rFonts w:ascii="Times New Roman" w:hAnsi="Times New Roman" w:cs="Times New Roman"/>
          <w:szCs w:val="28"/>
        </w:rPr>
        <w:t>е</w:t>
      </w:r>
      <w:r w:rsidRPr="005D0369">
        <w:rPr>
          <w:rFonts w:ascii="Times New Roman" w:hAnsi="Times New Roman" w:cs="Times New Roman"/>
          <w:szCs w:val="28"/>
        </w:rPr>
        <w:t>ких мудрецов! А вы, мои братья, вы любите на ночь глядя лузгать ч</w:t>
      </w:r>
      <w:r w:rsidRPr="005D0369">
        <w:rPr>
          <w:rFonts w:ascii="Times New Roman" w:hAnsi="Times New Roman" w:cs="Times New Roman"/>
          <w:szCs w:val="28"/>
        </w:rPr>
        <w:t>е</w:t>
      </w:r>
      <w:r w:rsidRPr="005D0369">
        <w:rPr>
          <w:rFonts w:ascii="Times New Roman" w:hAnsi="Times New Roman" w:cs="Times New Roman"/>
          <w:szCs w:val="28"/>
        </w:rPr>
        <w:t>репа недоумков?!</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Ура! Ура! Ура нашему Великому, нашему замечательному полководцу и самодержцу Жабёру Третьему! Ура-а-а!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надо бурных эмоций.</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аплодировать можно, как в театре.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Лучше, как на балете. Люблю балет без тапочек. Помню, привела меня мама на «Лебединое озеро»… А вот больше ничего не помню…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Балет… Это про что?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Это конфеты такие…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Эхо этого воинственного клича провалилось под землю, отчего даже почувствовалось некое колебание почвы, как во время землетр</w:t>
      </w:r>
      <w:r w:rsidRPr="005D0369">
        <w:rPr>
          <w:rFonts w:ascii="Times New Roman" w:hAnsi="Times New Roman" w:cs="Times New Roman"/>
          <w:szCs w:val="28"/>
        </w:rPr>
        <w:t>я</w:t>
      </w:r>
      <w:r w:rsidRPr="005D0369">
        <w:rPr>
          <w:rFonts w:ascii="Times New Roman" w:hAnsi="Times New Roman" w:cs="Times New Roman"/>
          <w:szCs w:val="28"/>
        </w:rPr>
        <w:t>сения.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Скукер понял, что дела их плохи: силы слишком не равны. Что могут сделать с шестью отпетыми головорезами маленький гном и обезумевшая от страха полуслепая старуха?!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Жабер был жестоким и жадным правителем. Он вел кровопр</w:t>
      </w:r>
      <w:r w:rsidRPr="005D0369">
        <w:rPr>
          <w:rFonts w:ascii="Times New Roman" w:hAnsi="Times New Roman" w:cs="Times New Roman"/>
          <w:szCs w:val="28"/>
        </w:rPr>
        <w:t>о</w:t>
      </w:r>
      <w:r w:rsidRPr="005D0369">
        <w:rPr>
          <w:rFonts w:ascii="Times New Roman" w:hAnsi="Times New Roman" w:cs="Times New Roman"/>
          <w:szCs w:val="28"/>
        </w:rPr>
        <w:t xml:space="preserve">литные войны со всеми соседними государствами. Опустошая города и деревни, пополнял казну золотом и серебром.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Ремесленников и знатных вельмож обращал в рабство. Неп</w:t>
      </w:r>
      <w:r w:rsidRPr="005D0369">
        <w:rPr>
          <w:rFonts w:ascii="Times New Roman" w:hAnsi="Times New Roman" w:cs="Times New Roman"/>
          <w:szCs w:val="28"/>
        </w:rPr>
        <w:t>о</w:t>
      </w:r>
      <w:r w:rsidRPr="005D0369">
        <w:rPr>
          <w:rFonts w:ascii="Times New Roman" w:hAnsi="Times New Roman" w:cs="Times New Roman"/>
          <w:szCs w:val="28"/>
        </w:rPr>
        <w:t>корных – отправлял в тюрьмы. Он подвергал пленных мучительным и изощренным пыткам.</w:t>
      </w:r>
    </w:p>
    <w:p w:rsidR="00885273" w:rsidRPr="005D0369" w:rsidRDefault="00885273" w:rsidP="005A3BF8">
      <w:p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 xml:space="preserve"> Известен случай, когда он замучил до смерти летучего кузн</w:t>
      </w:r>
      <w:r w:rsidRPr="005D0369">
        <w:rPr>
          <w:rFonts w:ascii="Times New Roman" w:hAnsi="Times New Roman" w:cs="Times New Roman"/>
          <w:szCs w:val="28"/>
        </w:rPr>
        <w:t>е</w:t>
      </w:r>
      <w:r w:rsidRPr="005D0369">
        <w:rPr>
          <w:rFonts w:ascii="Times New Roman" w:hAnsi="Times New Roman" w:cs="Times New Roman"/>
          <w:szCs w:val="28"/>
        </w:rPr>
        <w:t xml:space="preserve">чика, посадив его в банку с голодными осами. </w:t>
      </w:r>
    </w:p>
    <w:p w:rsidR="00885273" w:rsidRPr="005D0369" w:rsidRDefault="00885273" w:rsidP="005A3BF8">
      <w:p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Осы разорвали беднягу на кусочки. Он молил их о пощаде, а у них от его оглушительных криков только разгуливался аппетит. Они и крылья сжевали до основания, а потом уселись на мусорную завали</w:t>
      </w:r>
      <w:r w:rsidRPr="005D0369">
        <w:rPr>
          <w:rFonts w:ascii="Times New Roman" w:hAnsi="Times New Roman" w:cs="Times New Roman"/>
          <w:szCs w:val="28"/>
        </w:rPr>
        <w:t>н</w:t>
      </w:r>
      <w:r w:rsidRPr="005D0369">
        <w:rPr>
          <w:rFonts w:ascii="Times New Roman" w:hAnsi="Times New Roman" w:cs="Times New Roman"/>
          <w:szCs w:val="28"/>
        </w:rPr>
        <w:t>ку, и стали облизываться.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Вкусно! Очень вкусно!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Ага! Как в раю побывали…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При этом по его приказу двое дюжих палачей безостановочно барабанили по банке скорлупой ореха, отчего осы пришли в неисто</w:t>
      </w:r>
      <w:r w:rsidRPr="005D0369">
        <w:rPr>
          <w:rFonts w:ascii="Times New Roman" w:hAnsi="Times New Roman" w:cs="Times New Roman"/>
          <w:szCs w:val="28"/>
        </w:rPr>
        <w:t>в</w:t>
      </w:r>
      <w:r w:rsidRPr="005D0369">
        <w:rPr>
          <w:rFonts w:ascii="Times New Roman" w:hAnsi="Times New Roman" w:cs="Times New Roman"/>
          <w:szCs w:val="28"/>
        </w:rPr>
        <w:t xml:space="preserve">ство и буквально разорвали насекомое на части.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На колени! Встань немедленно на колени! – Закричал Ж</w:t>
      </w:r>
      <w:r w:rsidRPr="005D0369">
        <w:rPr>
          <w:rFonts w:ascii="Times New Roman" w:hAnsi="Times New Roman" w:cs="Times New Roman"/>
          <w:szCs w:val="28"/>
        </w:rPr>
        <w:t>а</w:t>
      </w:r>
      <w:r w:rsidRPr="005D0369">
        <w:rPr>
          <w:rFonts w:ascii="Times New Roman" w:hAnsi="Times New Roman" w:cs="Times New Roman"/>
          <w:szCs w:val="28"/>
        </w:rPr>
        <w:t>бёр.</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Будь Скукеру известно хоть чуточку о зверствах Жабера, он бы, вероятно, не вел себя так заносчиво. Но, впрочем, Скукер всегда о</w:t>
      </w:r>
      <w:r w:rsidRPr="005D0369">
        <w:rPr>
          <w:rFonts w:ascii="Times New Roman" w:hAnsi="Times New Roman" w:cs="Times New Roman"/>
          <w:szCs w:val="28"/>
        </w:rPr>
        <w:t>т</w:t>
      </w:r>
      <w:r w:rsidRPr="005D0369">
        <w:rPr>
          <w:rFonts w:ascii="Times New Roman" w:hAnsi="Times New Roman" w:cs="Times New Roman"/>
          <w:szCs w:val="28"/>
        </w:rPr>
        <w:t xml:space="preserve">личался храбростью.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Мальчик, ничуть не испугался, и достаточно смело ответил: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не разговариваю с незнакомцами, тем более не встаю п</w:t>
      </w:r>
      <w:r w:rsidRPr="005D0369">
        <w:rPr>
          <w:rFonts w:ascii="Times New Roman" w:hAnsi="Times New Roman" w:cs="Times New Roman"/>
          <w:szCs w:val="28"/>
        </w:rPr>
        <w:t>е</w:t>
      </w:r>
      <w:r w:rsidRPr="005D0369">
        <w:rPr>
          <w:rFonts w:ascii="Times New Roman" w:hAnsi="Times New Roman" w:cs="Times New Roman"/>
          <w:szCs w:val="28"/>
        </w:rPr>
        <w:t>ред каждым встречным на колени!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Да-а?! Скажите-ка на милость!.. Ха-ха-ха! – изобразил на своем ужасном лице презрительное удивление Жабер. –  А мы можем и не разговаривать. Возьмем да и треснем тебе по башке вот этой вот булавой. – Бандит одной клешней подкинул вверх страшную гол</w:t>
      </w:r>
      <w:r w:rsidRPr="005D0369">
        <w:rPr>
          <w:rFonts w:ascii="Times New Roman" w:hAnsi="Times New Roman" w:cs="Times New Roman"/>
          <w:szCs w:val="28"/>
        </w:rPr>
        <w:t>о</w:t>
      </w:r>
      <w:r w:rsidRPr="005D0369">
        <w:rPr>
          <w:rFonts w:ascii="Times New Roman" w:hAnsi="Times New Roman" w:cs="Times New Roman"/>
          <w:szCs w:val="28"/>
        </w:rPr>
        <w:t>вешку утыканную акульими зубами.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За что же мне такая честь? – Стараясь изобразить наи</w:t>
      </w:r>
      <w:r w:rsidRPr="005D0369">
        <w:rPr>
          <w:rFonts w:ascii="Times New Roman" w:hAnsi="Times New Roman" w:cs="Times New Roman"/>
          <w:szCs w:val="28"/>
        </w:rPr>
        <w:t>в</w:t>
      </w:r>
      <w:r w:rsidRPr="005D0369">
        <w:rPr>
          <w:rFonts w:ascii="Times New Roman" w:hAnsi="Times New Roman" w:cs="Times New Roman"/>
          <w:szCs w:val="28"/>
        </w:rPr>
        <w:t>ность, спросил Скукер.</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 просто так: за красивые глаза. Ты что, совсем глупый: не видишь, что мы бандиты? Шучу. Позволь представиться: Мое Эк</w:t>
      </w:r>
      <w:r w:rsidRPr="005D0369">
        <w:rPr>
          <w:rFonts w:ascii="Times New Roman" w:hAnsi="Times New Roman" w:cs="Times New Roman"/>
          <w:szCs w:val="28"/>
        </w:rPr>
        <w:t>с</w:t>
      </w:r>
      <w:r w:rsidRPr="005D0369">
        <w:rPr>
          <w:rFonts w:ascii="Times New Roman" w:hAnsi="Times New Roman" w:cs="Times New Roman"/>
          <w:szCs w:val="28"/>
        </w:rPr>
        <w:t>тремальное величество Жабер Третий. Слышал про такого? Надеюсь, теперь ты не будешь утверждать, что мы не знакомы?.. Надеюсь, т</w:t>
      </w:r>
      <w:r w:rsidRPr="005D0369">
        <w:rPr>
          <w:rFonts w:ascii="Times New Roman" w:hAnsi="Times New Roman" w:cs="Times New Roman"/>
          <w:szCs w:val="28"/>
        </w:rPr>
        <w:t>е</w:t>
      </w:r>
      <w:r w:rsidRPr="005D0369">
        <w:rPr>
          <w:rFonts w:ascii="Times New Roman" w:hAnsi="Times New Roman" w:cs="Times New Roman"/>
          <w:szCs w:val="28"/>
        </w:rPr>
        <w:t>перь тебе страшно?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Нет. Все равно я тебя не боюсь.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так? – Жабер вставил в пасть обе клешни, растягивая рот до ушей. При этом выпучил глаза, и свел в одну точку безумные че</w:t>
      </w:r>
      <w:r w:rsidRPr="005D0369">
        <w:rPr>
          <w:rFonts w:ascii="Times New Roman" w:hAnsi="Times New Roman" w:cs="Times New Roman"/>
          <w:szCs w:val="28"/>
        </w:rPr>
        <w:t>р</w:t>
      </w:r>
      <w:r w:rsidRPr="005D0369">
        <w:rPr>
          <w:rFonts w:ascii="Times New Roman" w:hAnsi="Times New Roman" w:cs="Times New Roman"/>
          <w:szCs w:val="28"/>
        </w:rPr>
        <w:t>ные зрачки. – Так тебе страшно, отважное чучело и скарлатина на п</w:t>
      </w:r>
      <w:r w:rsidRPr="005D0369">
        <w:rPr>
          <w:rFonts w:ascii="Times New Roman" w:hAnsi="Times New Roman" w:cs="Times New Roman"/>
          <w:szCs w:val="28"/>
        </w:rPr>
        <w:t>а</w:t>
      </w:r>
      <w:r w:rsidRPr="005D0369">
        <w:rPr>
          <w:rFonts w:ascii="Times New Roman" w:hAnsi="Times New Roman" w:cs="Times New Roman"/>
          <w:szCs w:val="28"/>
        </w:rPr>
        <w:t>лочке?! Ну, скажи, что страшно?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Ничуть. Вы сейчас ужасно глупо выглядите, Ваше Дурач</w:t>
      </w:r>
      <w:r w:rsidRPr="005D0369">
        <w:rPr>
          <w:rFonts w:ascii="Times New Roman" w:hAnsi="Times New Roman" w:cs="Times New Roman"/>
          <w:szCs w:val="28"/>
        </w:rPr>
        <w:t>е</w:t>
      </w:r>
      <w:r w:rsidRPr="005D0369">
        <w:rPr>
          <w:rFonts w:ascii="Times New Roman" w:hAnsi="Times New Roman" w:cs="Times New Roman"/>
          <w:szCs w:val="28"/>
        </w:rPr>
        <w:t>ство.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дерзкий гном! И ты будешь наказан! Не хочу тебя больше пугать: неинтересно. Вот доберемся до моего замка, ты у меня получишь! Получишь! Обещаю и клянусь протухшей лягушкой!</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не выдержал и усмехнулся: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Нашли, чем клясться… Я тоже могу поклясться  вашей о</w:t>
      </w:r>
      <w:r w:rsidRPr="005D0369">
        <w:rPr>
          <w:rFonts w:ascii="Times New Roman" w:hAnsi="Times New Roman" w:cs="Times New Roman"/>
          <w:szCs w:val="28"/>
        </w:rPr>
        <w:t>т</w:t>
      </w:r>
      <w:r w:rsidRPr="005D0369">
        <w:rPr>
          <w:rFonts w:ascii="Times New Roman" w:hAnsi="Times New Roman" w:cs="Times New Roman"/>
          <w:szCs w:val="28"/>
        </w:rPr>
        <w:t>сохшей клешней, что не боюсь смерти.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Жабер от злости покраснел, приказал слугам связать Скукеру руки. </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Завязалась неравная борьба. Лысые навозные жуки заломили Скукеру руки за спину, связали его веревкой, а рот заклеили скотчем.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Потом пленного стали избивать дубинками, пока он не затих и не перестал сопротивляться.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Ладно, хватит с мальчишки! – сказал Жабер. – Он мне н</w:t>
      </w:r>
      <w:r w:rsidRPr="005D0369">
        <w:rPr>
          <w:rFonts w:ascii="Times New Roman" w:hAnsi="Times New Roman" w:cs="Times New Roman"/>
          <w:szCs w:val="28"/>
        </w:rPr>
        <w:t>у</w:t>
      </w:r>
      <w:r w:rsidRPr="005D0369">
        <w:rPr>
          <w:rFonts w:ascii="Times New Roman" w:hAnsi="Times New Roman" w:cs="Times New Roman"/>
          <w:szCs w:val="28"/>
        </w:rPr>
        <w:t>жен живым. Я превращу его в отличный булыжник. Мне как раз одн</w:t>
      </w:r>
      <w:r w:rsidRPr="005D0369">
        <w:rPr>
          <w:rFonts w:ascii="Times New Roman" w:hAnsi="Times New Roman" w:cs="Times New Roman"/>
          <w:szCs w:val="28"/>
        </w:rPr>
        <w:t>о</w:t>
      </w:r>
      <w:r w:rsidRPr="005D0369">
        <w:rPr>
          <w:rFonts w:ascii="Times New Roman" w:hAnsi="Times New Roman" w:cs="Times New Roman"/>
          <w:szCs w:val="28"/>
        </w:rPr>
        <w:t>го-то и не хватает, чтобы окончательно обустроить королевство.</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Жабер зло ухмыльнулся.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Подобострастно захохотали его охранники. </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Затем злодеи смастерили из подручных средств походные н</w:t>
      </w:r>
      <w:r w:rsidRPr="005D0369">
        <w:rPr>
          <w:rFonts w:ascii="Times New Roman" w:hAnsi="Times New Roman" w:cs="Times New Roman"/>
          <w:szCs w:val="28"/>
        </w:rPr>
        <w:t>о</w:t>
      </w:r>
      <w:r w:rsidRPr="005D0369">
        <w:rPr>
          <w:rFonts w:ascii="Times New Roman" w:hAnsi="Times New Roman" w:cs="Times New Roman"/>
          <w:szCs w:val="28"/>
        </w:rPr>
        <w:t>силки, и положили на них связанного и избитого Скукера.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Кинули жребий, кому нести носилки. </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Вукич и Мукич оказались менее везучими. Они вытянули с</w:t>
      </w:r>
      <w:r w:rsidRPr="005D0369">
        <w:rPr>
          <w:rFonts w:ascii="Times New Roman" w:hAnsi="Times New Roman" w:cs="Times New Roman"/>
          <w:szCs w:val="28"/>
        </w:rPr>
        <w:t>о</w:t>
      </w:r>
      <w:r w:rsidRPr="005D0369">
        <w:rPr>
          <w:rFonts w:ascii="Times New Roman" w:hAnsi="Times New Roman" w:cs="Times New Roman"/>
          <w:szCs w:val="28"/>
        </w:rPr>
        <w:t>сновые иголки, которые оказались короче остальных и означали пр</w:t>
      </w:r>
      <w:r w:rsidRPr="005D0369">
        <w:rPr>
          <w:rFonts w:ascii="Times New Roman" w:hAnsi="Times New Roman" w:cs="Times New Roman"/>
          <w:szCs w:val="28"/>
        </w:rPr>
        <w:t>о</w:t>
      </w:r>
      <w:r w:rsidRPr="005D0369">
        <w:rPr>
          <w:rFonts w:ascii="Times New Roman" w:hAnsi="Times New Roman" w:cs="Times New Roman"/>
          <w:szCs w:val="28"/>
        </w:rPr>
        <w:t>игрыш. И теперь им предстояло тащить плененного Скукера до самой разбойничьей стоянки.</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pStyle w:val="Heading1"/>
        <w:ind w:right="805" w:firstLine="1418"/>
      </w:pPr>
      <w:r w:rsidRPr="005D0369">
        <w:t xml:space="preserve">6. </w:t>
      </w:r>
      <w:r>
        <w:pict>
          <v:shape id="_x0000_i1031" type="#_x0000_t136" style="width:26.25pt;height:51pt">
            <v:shadow color="#868686"/>
            <v:textpath style="font-family:&quot;Arial Black&quot;;v-text-kern:t" trim="t" fitpath="t" string="Т"/>
          </v:shape>
        </w:pict>
      </w:r>
      <w:r w:rsidRPr="005D0369">
        <w:t>яжелый жребий Мукича и Вукича.</w:t>
      </w:r>
      <w:r w:rsidRPr="005D0369">
        <w:tab/>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 xml:space="preserve">МУКИЧ, более длинноногий, шел впереди.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При ходьбе мешок скатился назад, в сторону Вукича, и на него пришлась основная тяжесть. Разбойник то и дело встряхивал мешок, пытаясь перераспределить вес, но только еще больше надрывался, всё плотнее и плотнее прижимаясь к мешку.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Через час разбойники вышли на окраину леса. </w:t>
      </w:r>
    </w:p>
    <w:p w:rsidR="00885273" w:rsidRPr="005D0369" w:rsidRDefault="00885273" w:rsidP="001C10CA">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Здесь их ждала карета, запряженная саранчой, с форейтором на подножке, который держал в руке зажженный смоляной факел.          Царь, утомленный верховой ездой, пересел в карету.</w:t>
      </w:r>
      <w:r>
        <w:rPr>
          <w:rFonts w:ascii="Times New Roman" w:hAnsi="Times New Roman" w:cs="Times New Roman"/>
          <w:szCs w:val="28"/>
        </w:rPr>
        <w:t xml:space="preserve"> «Посетовал: «Какие неудобные сёдла, однако, выпускают наши кожевенники… Да и задницы наши не лучшего качества! Неужели, нельзя было лучше позаботиться о нежнейших свойствах седалищных половинках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Бандиты, сопровождавшие Жабёра, вскочили на кузнечиков, и, охаживая их плетьми, поскакали по едва заметной тропинке вперед, подсмеиваясь над конвоирами Скукера, которые перетаскивали м</w:t>
      </w:r>
      <w:r w:rsidRPr="005D0369">
        <w:rPr>
          <w:rFonts w:ascii="Times New Roman" w:hAnsi="Times New Roman" w:cs="Times New Roman"/>
          <w:szCs w:val="28"/>
        </w:rPr>
        <w:t>е</w:t>
      </w:r>
      <w:r w:rsidRPr="005D0369">
        <w:rPr>
          <w:rFonts w:ascii="Times New Roman" w:hAnsi="Times New Roman" w:cs="Times New Roman"/>
          <w:szCs w:val="28"/>
        </w:rPr>
        <w:t xml:space="preserve">шок с седла на седло.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Ночь надвигалась быстро.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Картеж направлялся в сторону Черной Горы.</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Путь туда был неблизким.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Жабер рассчитывал достичь своих владений к утру.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Однако саранча выбилась из сил; и пришлось сделать остано</w:t>
      </w:r>
      <w:r w:rsidRPr="005D0369">
        <w:rPr>
          <w:rFonts w:ascii="Times New Roman" w:hAnsi="Times New Roman" w:cs="Times New Roman"/>
          <w:szCs w:val="28"/>
        </w:rPr>
        <w:t>в</w:t>
      </w:r>
      <w:r w:rsidRPr="005D0369">
        <w:rPr>
          <w:rFonts w:ascii="Times New Roman" w:hAnsi="Times New Roman" w:cs="Times New Roman"/>
          <w:szCs w:val="28"/>
        </w:rPr>
        <w:t>ку, чтобы ее не загнать до смерти.</w:t>
      </w:r>
    </w:p>
    <w:p w:rsidR="00885273" w:rsidRPr="005D0369" w:rsidRDefault="00885273" w:rsidP="005A3BF8">
      <w:pPr>
        <w:tabs>
          <w:tab w:val="left" w:pos="90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Разбили лагерь. Царский шатер поставили у костра. Копья с</w:t>
      </w:r>
      <w:r w:rsidRPr="005D0369">
        <w:rPr>
          <w:rFonts w:ascii="Times New Roman" w:hAnsi="Times New Roman" w:cs="Times New Roman"/>
          <w:szCs w:val="28"/>
        </w:rPr>
        <w:t>о</w:t>
      </w:r>
      <w:r w:rsidRPr="005D0369">
        <w:rPr>
          <w:rFonts w:ascii="Times New Roman" w:hAnsi="Times New Roman" w:cs="Times New Roman"/>
          <w:szCs w:val="28"/>
        </w:rPr>
        <w:t>ставили в пирамиду. Жабёр приказал распрячь карету, а саранчу о</w:t>
      </w:r>
      <w:r w:rsidRPr="005D0369">
        <w:rPr>
          <w:rFonts w:ascii="Times New Roman" w:hAnsi="Times New Roman" w:cs="Times New Roman"/>
          <w:szCs w:val="28"/>
        </w:rPr>
        <w:t>т</w:t>
      </w:r>
      <w:r w:rsidRPr="005D0369">
        <w:rPr>
          <w:rFonts w:ascii="Times New Roman" w:hAnsi="Times New Roman" w:cs="Times New Roman"/>
          <w:szCs w:val="28"/>
        </w:rPr>
        <w:t>вести в загон и накормить травой.</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Надо заметить, что загон этот принадлежал Божьей Коровки. Здесь, на сочных стеблях трав, Белюня разводила и выращивала тлю. Она ухаживала за стадом, пока ее овечки не становились тучными и пригодными в пищу.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Сейчас из окна своей сторожки Белюня следила за происход</w:t>
      </w:r>
      <w:r w:rsidRPr="005D0369">
        <w:rPr>
          <w:rFonts w:ascii="Times New Roman" w:hAnsi="Times New Roman" w:cs="Times New Roman"/>
          <w:szCs w:val="28"/>
        </w:rPr>
        <w:t>я</w:t>
      </w:r>
      <w:r w:rsidRPr="005D0369">
        <w:rPr>
          <w:rFonts w:ascii="Times New Roman" w:hAnsi="Times New Roman" w:cs="Times New Roman"/>
          <w:szCs w:val="28"/>
        </w:rPr>
        <w:t>щим, но вмешаться даже не пыталась: жизнь дороже.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Самого жирного кузнечика Жабер приказал зажарить себе на ужин. Послав к черту этикет, он разбросал по ковру ножи и вилки, и принялся есть клешнями. Проглотив насекомое целиком, почти не жуя, Жабёр посетовал на жгучую отрыжку: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Экая отрава! Почему без сахара? Вы же знаете, что я всё ем только с сахаром.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Гвардейцы виновато пожали плечами. Им ничего не перепало с царского стола, и они оставались голодными.</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Утолив, так сказать, червячка,  Жабёр закрыл красные от нед</w:t>
      </w:r>
      <w:r w:rsidRPr="005D0369">
        <w:rPr>
          <w:rFonts w:ascii="Times New Roman" w:hAnsi="Times New Roman" w:cs="Times New Roman"/>
          <w:szCs w:val="28"/>
        </w:rPr>
        <w:t>о</w:t>
      </w:r>
      <w:r w:rsidRPr="005D0369">
        <w:rPr>
          <w:rFonts w:ascii="Times New Roman" w:hAnsi="Times New Roman" w:cs="Times New Roman"/>
          <w:szCs w:val="28"/>
        </w:rPr>
        <w:t>сыпания глаза, и скоро уснул.</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Нести ночную вахту выпало «везунчикам» Вукичу и Мукичу. Они не вытянули свой счастливый жребий: короткая хвойная иголка досталась этой паре.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царь-то у нас мошенник… – С неохотой собираясь в к</w:t>
      </w:r>
      <w:r w:rsidRPr="005D0369">
        <w:rPr>
          <w:rFonts w:ascii="Times New Roman" w:hAnsi="Times New Roman" w:cs="Times New Roman"/>
          <w:szCs w:val="28"/>
        </w:rPr>
        <w:t>а</w:t>
      </w:r>
      <w:r w:rsidRPr="005D0369">
        <w:rPr>
          <w:rFonts w:ascii="Times New Roman" w:hAnsi="Times New Roman" w:cs="Times New Roman"/>
          <w:szCs w:val="28"/>
        </w:rPr>
        <w:t xml:space="preserve">раул, шепотом сказал Мукич. </w:t>
      </w:r>
    </w:p>
    <w:p w:rsidR="00885273"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xml:space="preserve">–      </w:t>
      </w:r>
      <w:r w:rsidRPr="005D0369">
        <w:rPr>
          <w:rFonts w:ascii="Times New Roman" w:hAnsi="Times New Roman" w:cs="Times New Roman"/>
          <w:szCs w:val="28"/>
        </w:rPr>
        <w:t>Тише ты. Тише, придурок. – Умолял Вукич. – За такие сл</w:t>
      </w:r>
      <w:r w:rsidRPr="005D0369">
        <w:rPr>
          <w:rFonts w:ascii="Times New Roman" w:hAnsi="Times New Roman" w:cs="Times New Roman"/>
          <w:szCs w:val="28"/>
        </w:rPr>
        <w:t>о</w:t>
      </w:r>
      <w:r w:rsidRPr="005D0369">
        <w:rPr>
          <w:rFonts w:ascii="Times New Roman" w:hAnsi="Times New Roman" w:cs="Times New Roman"/>
          <w:szCs w:val="28"/>
        </w:rPr>
        <w:t>ва в два счёта на каторгу угодим.</w:t>
      </w:r>
      <w:r w:rsidRPr="00846A03">
        <w:rPr>
          <w:rFonts w:ascii="Times New Roman" w:hAnsi="Times New Roman" w:cs="Times New Roman"/>
          <w:szCs w:val="28"/>
        </w:rPr>
        <w:t xml:space="preserve"> </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xml:space="preserve">–      </w:t>
      </w:r>
      <w:r w:rsidRPr="005D0369">
        <w:rPr>
          <w:rFonts w:ascii="Times New Roman" w:hAnsi="Times New Roman" w:cs="Times New Roman"/>
          <w:szCs w:val="28"/>
        </w:rPr>
        <w:t>А что, «тише»?! Всё тише, да тише! Надоело! Мне лично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Н</w:t>
      </w:r>
      <w:r w:rsidRPr="005D0369">
        <w:rPr>
          <w:rFonts w:ascii="Times New Roman" w:hAnsi="Times New Roman" w:cs="Times New Roman"/>
          <w:szCs w:val="28"/>
        </w:rPr>
        <w:t>адоело! Вот возьму и взбунтуюсь! – Продолжал возм</w:t>
      </w:r>
      <w:r w:rsidRPr="005D0369">
        <w:rPr>
          <w:rFonts w:ascii="Times New Roman" w:hAnsi="Times New Roman" w:cs="Times New Roman"/>
          <w:szCs w:val="28"/>
        </w:rPr>
        <w:t>у</w:t>
      </w:r>
      <w:r w:rsidRPr="005D0369">
        <w:rPr>
          <w:rFonts w:ascii="Times New Roman" w:hAnsi="Times New Roman" w:cs="Times New Roman"/>
          <w:szCs w:val="28"/>
        </w:rPr>
        <w:t>щаться Мукич. – Нам самая тяжелая работа достается: и воды ната</w:t>
      </w:r>
      <w:r w:rsidRPr="005D0369">
        <w:rPr>
          <w:rFonts w:ascii="Times New Roman" w:hAnsi="Times New Roman" w:cs="Times New Roman"/>
          <w:szCs w:val="28"/>
        </w:rPr>
        <w:t>с</w:t>
      </w:r>
      <w:r w:rsidRPr="005D0369">
        <w:rPr>
          <w:rFonts w:ascii="Times New Roman" w:hAnsi="Times New Roman" w:cs="Times New Roman"/>
          <w:szCs w:val="28"/>
        </w:rPr>
        <w:t xml:space="preserve">кай, и костер разведи, и голов наруби… Сколько можно?! Царь у нас -  не царь, а бесстыжий лодырь.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Хватит, говорю. Помолчи. Всё лучше, когда ты головы р</w:t>
      </w:r>
      <w:r w:rsidRPr="005D0369">
        <w:rPr>
          <w:rFonts w:ascii="Times New Roman" w:hAnsi="Times New Roman" w:cs="Times New Roman"/>
          <w:szCs w:val="28"/>
        </w:rPr>
        <w:t>у</w:t>
      </w:r>
      <w:r w:rsidRPr="005D0369">
        <w:rPr>
          <w:rFonts w:ascii="Times New Roman" w:hAnsi="Times New Roman" w:cs="Times New Roman"/>
          <w:szCs w:val="28"/>
        </w:rPr>
        <w:t>бишь, а не тебе… И царь у нас не лодырь, а бездельник.</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Слушай, какая разница?!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Большая. Бездельником нужно родиться, а лодырничать может любой.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бы тоже мог родиться бездельником.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Мог, мог… но не родился же?! А родился ты, тёпа, вул</w:t>
      </w:r>
      <w:r w:rsidRPr="005D0369">
        <w:rPr>
          <w:rFonts w:ascii="Times New Roman" w:hAnsi="Times New Roman" w:cs="Times New Roman"/>
          <w:szCs w:val="28"/>
        </w:rPr>
        <w:t>ь</w:t>
      </w:r>
      <w:r w:rsidRPr="005D0369">
        <w:rPr>
          <w:rFonts w:ascii="Times New Roman" w:hAnsi="Times New Roman" w:cs="Times New Roman"/>
          <w:szCs w:val="28"/>
        </w:rPr>
        <w:t>гарным и трусливым идиотом.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я-то?!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Ты-то… Не я же?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Извинись сейчас же, а то я, знаешь, что с тобой сделаю?</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Интересно, ну, и что ты со мной сделаешь? – принял вои</w:t>
      </w:r>
      <w:r w:rsidRPr="005D0369">
        <w:rPr>
          <w:rFonts w:ascii="Times New Roman" w:hAnsi="Times New Roman" w:cs="Times New Roman"/>
          <w:szCs w:val="28"/>
        </w:rPr>
        <w:t>н</w:t>
      </w:r>
      <w:r w:rsidRPr="005D0369">
        <w:rPr>
          <w:rFonts w:ascii="Times New Roman" w:hAnsi="Times New Roman" w:cs="Times New Roman"/>
          <w:szCs w:val="28"/>
        </w:rPr>
        <w:t>ственную позу Вукич.</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Мукич в тот самый момент  без всякого предупреждения п</w:t>
      </w:r>
      <w:r w:rsidRPr="005D0369">
        <w:rPr>
          <w:rFonts w:ascii="Times New Roman" w:hAnsi="Times New Roman" w:cs="Times New Roman"/>
          <w:szCs w:val="28"/>
        </w:rPr>
        <w:t>о</w:t>
      </w:r>
      <w:r w:rsidRPr="005D0369">
        <w:rPr>
          <w:rFonts w:ascii="Times New Roman" w:hAnsi="Times New Roman" w:cs="Times New Roman"/>
          <w:szCs w:val="28"/>
        </w:rPr>
        <w:t>пытался тяпнуть Вукича булавой по голове: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Получи, накрахмаленная пепельница!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Вукич каким-то чудом успел увернуться: булава прожужжала над самым ухом, слегка задев оттопыренную мочку, и опустилась  в центре царского шатра. В бросок Мукич, похоже, вложил всю нак</w:t>
      </w:r>
      <w:r w:rsidRPr="005D0369">
        <w:rPr>
          <w:rFonts w:ascii="Times New Roman" w:hAnsi="Times New Roman" w:cs="Times New Roman"/>
          <w:szCs w:val="28"/>
        </w:rPr>
        <w:t>о</w:t>
      </w:r>
      <w:r w:rsidRPr="005D0369">
        <w:rPr>
          <w:rFonts w:ascii="Times New Roman" w:hAnsi="Times New Roman" w:cs="Times New Roman"/>
          <w:szCs w:val="28"/>
        </w:rPr>
        <w:t>пившуюся злость, и потому стержневой опорный столбик срезало, точно бритвой. Шатер сложился карточным домиком.</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Сон сняло как рукой. </w:t>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От неожиданности и страха Жабер квакнул не своим голосом. Он решил, что на бивуак напала вражеская армия. Больше всего на свете его страшили атаки Осветителя Солнца. В его дружине состояли мощные лучники. Они были настоящими снайперами. Их стрелы уб</w:t>
      </w:r>
      <w:r w:rsidRPr="005D0369">
        <w:rPr>
          <w:rFonts w:ascii="Times New Roman" w:hAnsi="Times New Roman" w:cs="Times New Roman"/>
          <w:szCs w:val="28"/>
        </w:rPr>
        <w:t>и</w:t>
      </w:r>
      <w:r w:rsidRPr="005D0369">
        <w:rPr>
          <w:rFonts w:ascii="Times New Roman" w:hAnsi="Times New Roman" w:cs="Times New Roman"/>
          <w:szCs w:val="28"/>
        </w:rPr>
        <w:t>вали наповал. А от смертельных ран не спасали ни заговоры, ни н</w:t>
      </w:r>
      <w:r w:rsidRPr="005D0369">
        <w:rPr>
          <w:rFonts w:ascii="Times New Roman" w:hAnsi="Times New Roman" w:cs="Times New Roman"/>
          <w:szCs w:val="28"/>
        </w:rPr>
        <w:t>а</w:t>
      </w:r>
      <w:r w:rsidRPr="005D0369">
        <w:rPr>
          <w:rFonts w:ascii="Times New Roman" w:hAnsi="Times New Roman" w:cs="Times New Roman"/>
          <w:szCs w:val="28"/>
        </w:rPr>
        <w:t>стойки из пчелиного помёта.</w:t>
      </w:r>
      <w:r w:rsidRPr="005D0369">
        <w:rPr>
          <w:rFonts w:ascii="Times New Roman" w:hAnsi="Times New Roman" w:cs="Times New Roman"/>
          <w:szCs w:val="28"/>
        </w:rPr>
        <w:tab/>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Лоб Жабера покрылся испариной, а волосы тут же поседели. Тело его сморщилось и скукожилось, и стал похож он на плешивую козявку.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Ква! – Орал он истошно. –  Ква! Ква! Куквареку!..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От страха он забыл о своём божественном происхождении и г</w:t>
      </w:r>
      <w:r w:rsidRPr="005D0369">
        <w:rPr>
          <w:rFonts w:ascii="Times New Roman" w:hAnsi="Times New Roman" w:cs="Times New Roman"/>
          <w:szCs w:val="28"/>
        </w:rPr>
        <w:t>о</w:t>
      </w:r>
      <w:r w:rsidRPr="005D0369">
        <w:rPr>
          <w:rFonts w:ascii="Times New Roman" w:hAnsi="Times New Roman" w:cs="Times New Roman"/>
          <w:szCs w:val="28"/>
        </w:rPr>
        <w:t>тов был поменяться жизнями хотя бы и с самой заурядной лягушкой: лишь бы избежать смерти.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Дым костра щекотал ноздри и раздражал гортань. Жабёр чихал и кашлял, взывая о помощи, пока для дыхания хватало воздуха. Потом он стал задыхаться, и потерял сознание.</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Помочь ему было некому: слуги разбежались, кто куда. Мукич и Вукич тоже залегли в овраге, боясь высунуть головы из укрытия. </w:t>
      </w:r>
    </w:p>
    <w:p w:rsidR="00885273" w:rsidRDefault="00885273" w:rsidP="00BB337E">
      <w:pPr>
        <w:tabs>
          <w:tab w:val="left" w:pos="1080"/>
        </w:tabs>
        <w:ind w:right="805"/>
        <w:jc w:val="both"/>
        <w:rPr>
          <w:rFonts w:ascii="Times New Roman" w:hAnsi="Times New Roman" w:cs="Times New Roman"/>
          <w:szCs w:val="28"/>
        </w:rPr>
      </w:pPr>
    </w:p>
    <w:p w:rsidR="00885273" w:rsidRPr="005D0369" w:rsidRDefault="00885273" w:rsidP="005A3BF8">
      <w:pPr>
        <w:pStyle w:val="Heading1"/>
        <w:ind w:right="805" w:firstLine="1418"/>
      </w:pPr>
      <w:r w:rsidRPr="005D0369">
        <w:t xml:space="preserve">7.  </w:t>
      </w:r>
      <w:r w:rsidRPr="005D0369">
        <w:tab/>
      </w:r>
      <w:r>
        <w:pict>
          <v:shape id="_x0000_i1032" type="#_x0000_t136" style="width:24pt;height:51pt">
            <v:shadow color="#868686"/>
            <v:textpath style="font-family:&quot;Arial Black&quot;;v-text-kern:t" trim="t" fitpath="t" string="Г"/>
          </v:shape>
        </w:pict>
      </w:r>
      <w:r w:rsidRPr="005D0369">
        <w:t>номы бьют тревогу.</w:t>
      </w:r>
      <w:r w:rsidRPr="005D0369">
        <w:tab/>
      </w:r>
    </w:p>
    <w:p w:rsidR="00885273" w:rsidRPr="005D0369" w:rsidRDefault="00885273" w:rsidP="005A3BF8">
      <w:pPr>
        <w:tabs>
          <w:tab w:val="left" w:pos="1080"/>
        </w:tabs>
        <w:ind w:left="720" w:right="805" w:firstLine="720"/>
        <w:jc w:val="both"/>
        <w:rPr>
          <w:rFonts w:ascii="Times New Roman" w:hAnsi="Times New Roman" w:cs="Times New Roman"/>
          <w:b/>
          <w:bCs/>
          <w:szCs w:val="28"/>
          <w:u w:val="single"/>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АЛСАЙ, обеспокоенная долгим отсутствием Скукера, решила зайти к Кекле, чтобы выяснить: не встречалась ли она сегодня с ним.</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Нет, – сказала Кекля, – он так и не принес мне обещанную нить жемчуга. Он не держит своего слова. Все мальчишки или вруны</w:t>
      </w:r>
      <w:r>
        <w:rPr>
          <w:rFonts w:ascii="Times New Roman" w:hAnsi="Times New Roman" w:cs="Times New Roman"/>
          <w:szCs w:val="28"/>
        </w:rPr>
        <w:t>,</w:t>
      </w:r>
      <w:r w:rsidRPr="005D0369">
        <w:rPr>
          <w:rFonts w:ascii="Times New Roman" w:hAnsi="Times New Roman" w:cs="Times New Roman"/>
          <w:szCs w:val="28"/>
        </w:rPr>
        <w:t xml:space="preserve"> или зазнайки. Я подрасту и выйду замуж за аллигатора.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Наверное, ты хотела сказать «за олигарха»?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Неважно: лишь бы у него деньги водились. Куплю себе зе</w:t>
      </w:r>
      <w:r w:rsidRPr="005D0369">
        <w:rPr>
          <w:rFonts w:ascii="Times New Roman" w:hAnsi="Times New Roman" w:cs="Times New Roman"/>
          <w:szCs w:val="28"/>
        </w:rPr>
        <w:t>р</w:t>
      </w:r>
      <w:r w:rsidRPr="005D0369">
        <w:rPr>
          <w:rFonts w:ascii="Times New Roman" w:hAnsi="Times New Roman" w:cs="Times New Roman"/>
          <w:szCs w:val="28"/>
        </w:rPr>
        <w:t xml:space="preserve">кало на колесах и шубу из инфузории.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Тебе лишь бы подарки получать, – возмущалась Алсай, – и тебя не беспокоит, что Скукер мог попасть в беду? Какая ты, Кекля, бесчувственная!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Зато я, как ты, не бегаю за мальчишками. Я же не, винов</w:t>
      </w:r>
      <w:r w:rsidRPr="005D0369">
        <w:rPr>
          <w:rFonts w:ascii="Times New Roman" w:hAnsi="Times New Roman" w:cs="Times New Roman"/>
          <w:szCs w:val="28"/>
        </w:rPr>
        <w:t>а</w:t>
      </w:r>
      <w:r w:rsidRPr="005D0369">
        <w:rPr>
          <w:rFonts w:ascii="Times New Roman" w:hAnsi="Times New Roman" w:cs="Times New Roman"/>
          <w:szCs w:val="28"/>
        </w:rPr>
        <w:t xml:space="preserve">та, что они липнут ко мне.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Они к тебе липнут, потому что ты приманиваешь их игрой в «поцелуйчики». И ты нарочно  поддаешься мальчишкам.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А тебе завидно?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Вот еще! Я тебе ни капельки не завидую. Я эту тему даже обсуждать не хочу. Я убеждена, что Скукер в опасности. Он, беднен</w:t>
      </w:r>
      <w:r w:rsidRPr="005D0369">
        <w:rPr>
          <w:rFonts w:ascii="Times New Roman" w:hAnsi="Times New Roman" w:cs="Times New Roman"/>
          <w:szCs w:val="28"/>
        </w:rPr>
        <w:t>ь</w:t>
      </w:r>
      <w:r w:rsidRPr="005D0369">
        <w:rPr>
          <w:rFonts w:ascii="Times New Roman" w:hAnsi="Times New Roman" w:cs="Times New Roman"/>
          <w:szCs w:val="28"/>
        </w:rPr>
        <w:t>кий, возможно, попал теперь в муравьиный капкан, мучается и ждёт от нас помощи. Надо бы собрать активистов, и направиться на его п</w:t>
      </w:r>
      <w:r w:rsidRPr="005D0369">
        <w:rPr>
          <w:rFonts w:ascii="Times New Roman" w:hAnsi="Times New Roman" w:cs="Times New Roman"/>
          <w:szCs w:val="28"/>
        </w:rPr>
        <w:t>о</w:t>
      </w:r>
      <w:r w:rsidRPr="005D0369">
        <w:rPr>
          <w:rFonts w:ascii="Times New Roman" w:hAnsi="Times New Roman" w:cs="Times New Roman"/>
          <w:szCs w:val="28"/>
        </w:rPr>
        <w:t xml:space="preserve">иски.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никуда не пойду. У меня жутко болит голова. Я плохо себя чувствую.</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просто притворяешься. Какая ты, однако!.. Смотри, как бы тебе не прогадать, ведь Скукер по своей доброте может подарить жемчуг первому, кто придет ему на выручку, и ты останешься без у</w:t>
      </w:r>
      <w:r w:rsidRPr="005D0369">
        <w:rPr>
          <w:rFonts w:ascii="Times New Roman" w:hAnsi="Times New Roman" w:cs="Times New Roman"/>
          <w:szCs w:val="28"/>
        </w:rPr>
        <w:t>к</w:t>
      </w:r>
      <w:r w:rsidRPr="005D0369">
        <w:rPr>
          <w:rFonts w:ascii="Times New Roman" w:hAnsi="Times New Roman" w:cs="Times New Roman"/>
          <w:szCs w:val="28"/>
        </w:rPr>
        <w:t xml:space="preserve">рашений.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Последнее замечание подействовало на Кеклю гораздо дейс</w:t>
      </w:r>
      <w:r w:rsidRPr="005D0369">
        <w:rPr>
          <w:rFonts w:ascii="Times New Roman" w:hAnsi="Times New Roman" w:cs="Times New Roman"/>
          <w:szCs w:val="28"/>
        </w:rPr>
        <w:t>т</w:t>
      </w:r>
      <w:r w:rsidRPr="005D0369">
        <w:rPr>
          <w:rFonts w:ascii="Times New Roman" w:hAnsi="Times New Roman" w:cs="Times New Roman"/>
          <w:szCs w:val="28"/>
        </w:rPr>
        <w:t>венней, и она согласилась участвовать в поисках Скукера.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Ну, ладно, ладно… Ты меня уговорила. Но у меня, дейс</w:t>
      </w:r>
      <w:r w:rsidRPr="005D0369">
        <w:rPr>
          <w:rFonts w:ascii="Times New Roman" w:hAnsi="Times New Roman" w:cs="Times New Roman"/>
          <w:szCs w:val="28"/>
        </w:rPr>
        <w:t>т</w:t>
      </w:r>
      <w:r w:rsidRPr="005D0369">
        <w:rPr>
          <w:rFonts w:ascii="Times New Roman" w:hAnsi="Times New Roman" w:cs="Times New Roman"/>
          <w:szCs w:val="28"/>
        </w:rPr>
        <w:t>вительно, мигрень.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Алсай со всех ног бросилась к сторожевому колоколу, и стала его раскачивать, повиснув на канате, привязанном к бронзовому яз</w:t>
      </w:r>
      <w:r w:rsidRPr="005D0369">
        <w:rPr>
          <w:rFonts w:ascii="Times New Roman" w:hAnsi="Times New Roman" w:cs="Times New Roman"/>
          <w:szCs w:val="28"/>
        </w:rPr>
        <w:t>ы</w:t>
      </w:r>
      <w:r w:rsidRPr="005D0369">
        <w:rPr>
          <w:rFonts w:ascii="Times New Roman" w:hAnsi="Times New Roman" w:cs="Times New Roman"/>
          <w:szCs w:val="28"/>
        </w:rPr>
        <w:t>ку.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Грузный и неповоротливый великан, водруженный на верш</w:t>
      </w:r>
      <w:r w:rsidRPr="005D0369">
        <w:rPr>
          <w:rFonts w:ascii="Times New Roman" w:hAnsi="Times New Roman" w:cs="Times New Roman"/>
          <w:szCs w:val="28"/>
        </w:rPr>
        <w:t>и</w:t>
      </w:r>
      <w:r w:rsidRPr="005D0369">
        <w:rPr>
          <w:rFonts w:ascii="Times New Roman" w:hAnsi="Times New Roman" w:cs="Times New Roman"/>
          <w:szCs w:val="28"/>
        </w:rPr>
        <w:t>не могучего дуба, нарушил лесную тишину тревожным звоном. П</w:t>
      </w:r>
      <w:r w:rsidRPr="005D0369">
        <w:rPr>
          <w:rFonts w:ascii="Times New Roman" w:hAnsi="Times New Roman" w:cs="Times New Roman"/>
          <w:szCs w:val="28"/>
        </w:rPr>
        <w:t>о</w:t>
      </w:r>
      <w:r w:rsidRPr="005D0369">
        <w:rPr>
          <w:rFonts w:ascii="Times New Roman" w:hAnsi="Times New Roman" w:cs="Times New Roman"/>
          <w:szCs w:val="28"/>
        </w:rPr>
        <w:t>том, набрав полные легкие воздуха, заговорил басом:</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Бум. Бум. Все сюда! Бум. Бум. Все сюда!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 его зов стали сбегаться встревоженные гномы.</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Одними из первых прибежали цветинии Перлл и Тринда.  Перл шепнула на ухо подруге, ещё даже толком не выведав, что за беда стряслась на их улице: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Дорогая, мы всегда рядом. Мы рядом – чтобы ни случ</w:t>
      </w:r>
      <w:r w:rsidRPr="005D0369">
        <w:rPr>
          <w:rFonts w:ascii="Times New Roman" w:hAnsi="Times New Roman" w:cs="Times New Roman"/>
          <w:szCs w:val="28"/>
        </w:rPr>
        <w:t>и</w:t>
      </w:r>
      <w:r w:rsidRPr="005D0369">
        <w:rPr>
          <w:rFonts w:ascii="Times New Roman" w:hAnsi="Times New Roman" w:cs="Times New Roman"/>
          <w:szCs w:val="28"/>
        </w:rPr>
        <w:t>лось. Мы  как две капли воды на пожаре.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Пожар?! В лесу пожар?!</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Я образно говорю.</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Не пугай меня своими образами, пока у меня разрыв сердца не случился.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Доктор Уксус, узнав, в чем дело, раздал всем светильники и предложил выстроиться цепью для прочесывания леса.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Кто-то заметил, что было бы неплохо взять с собой оружие. Но доктор Уксус возразил: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Гномы против насилия. Мы еще ни разу не пролили чужую кровь. На наших знаменах – символ вечности: улитка и алое сердце в перекрестье солнечных лучей. Мы побеждаем не с помощью силы, а с помощью разума. Мы не злобные карлики, мы – Великаны Духа! З</w:t>
      </w:r>
      <w:r w:rsidRPr="005D0369">
        <w:rPr>
          <w:rFonts w:ascii="Times New Roman" w:hAnsi="Times New Roman" w:cs="Times New Roman"/>
          <w:szCs w:val="28"/>
        </w:rPr>
        <w:t>а</w:t>
      </w:r>
      <w:r w:rsidRPr="005D0369">
        <w:rPr>
          <w:rFonts w:ascii="Times New Roman" w:hAnsi="Times New Roman" w:cs="Times New Roman"/>
          <w:szCs w:val="28"/>
        </w:rPr>
        <w:t xml:space="preserve">помните это хорошенько.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я о том же. Это же в целях обороны, – сказал Вечный Доброволец Акилей, – исключительно в целях защиты…</w:t>
      </w:r>
    </w:p>
    <w:p w:rsidR="00885273" w:rsidRDefault="00885273" w:rsidP="009B5532">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для защиты у нас наготове шлемы и кольчуга.</w:t>
      </w:r>
      <w:r w:rsidRPr="00846A03">
        <w:rPr>
          <w:rFonts w:ascii="Times New Roman" w:hAnsi="Times New Roman" w:cs="Times New Roman"/>
          <w:szCs w:val="28"/>
        </w:rPr>
        <w:t xml:space="preserve"> </w:t>
      </w:r>
    </w:p>
    <w:p w:rsidR="00885273" w:rsidRDefault="00885273" w:rsidP="009B5532">
      <w:pPr>
        <w:tabs>
          <w:tab w:val="left" w:pos="1080"/>
        </w:tabs>
        <w:ind w:left="1419" w:right="805"/>
        <w:jc w:val="both"/>
        <w:rPr>
          <w:rFonts w:ascii="Times New Roman" w:hAnsi="Times New Roman" w:cs="Times New Roman"/>
          <w:szCs w:val="28"/>
        </w:rPr>
      </w:pPr>
      <w:r w:rsidRPr="005D0369">
        <w:rPr>
          <w:rFonts w:ascii="Times New Roman" w:hAnsi="Times New Roman" w:cs="Times New Roman"/>
          <w:szCs w:val="28"/>
        </w:rPr>
        <w:t>Авторитет доктора Уксуса был слишком велик, чтобы ему кто-</w:t>
      </w:r>
    </w:p>
    <w:p w:rsidR="00885273" w:rsidRPr="005D0369" w:rsidRDefault="00885273" w:rsidP="009B5532">
      <w:pPr>
        <w:tabs>
          <w:tab w:val="left" w:pos="1080"/>
        </w:tabs>
        <w:ind w:left="720" w:right="805" w:hanging="11"/>
        <w:jc w:val="both"/>
        <w:rPr>
          <w:rFonts w:ascii="Times New Roman" w:hAnsi="Times New Roman" w:cs="Times New Roman"/>
          <w:szCs w:val="28"/>
        </w:rPr>
      </w:pPr>
      <w:r w:rsidRPr="005D0369">
        <w:rPr>
          <w:rFonts w:ascii="Times New Roman" w:hAnsi="Times New Roman" w:cs="Times New Roman"/>
          <w:szCs w:val="28"/>
        </w:rPr>
        <w:t>нибудь мог противостоять серьезно. Идею выступить на защиту гра</w:t>
      </w:r>
      <w:r w:rsidRPr="005D0369">
        <w:rPr>
          <w:rFonts w:ascii="Times New Roman" w:hAnsi="Times New Roman" w:cs="Times New Roman"/>
          <w:szCs w:val="28"/>
        </w:rPr>
        <w:t>ж</w:t>
      </w:r>
      <w:r w:rsidRPr="005D0369">
        <w:rPr>
          <w:rFonts w:ascii="Times New Roman" w:hAnsi="Times New Roman" w:cs="Times New Roman"/>
          <w:szCs w:val="28"/>
        </w:rPr>
        <w:t>данина с оружием в руках никто не поддержал. И это понятно, ведь миролюбие в этом государстве ещё никто не отменял…</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И потом, – сказал док, – откуда это известно, что Скукера захватил вооруженный противник?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Сборы были недолгими.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вот уже безоружное войско, облачившись в новенькие, ни р</w:t>
      </w:r>
      <w:r w:rsidRPr="005D0369">
        <w:rPr>
          <w:rFonts w:ascii="Times New Roman" w:hAnsi="Times New Roman" w:cs="Times New Roman"/>
          <w:szCs w:val="28"/>
        </w:rPr>
        <w:t>а</w:t>
      </w:r>
      <w:r w:rsidRPr="005D0369">
        <w:rPr>
          <w:rFonts w:ascii="Times New Roman" w:hAnsi="Times New Roman" w:cs="Times New Roman"/>
          <w:szCs w:val="28"/>
        </w:rPr>
        <w:t>зу не надеванные, поблескивающие в свете луны доспехи, направ</w:t>
      </w:r>
      <w:r w:rsidRPr="005D0369">
        <w:rPr>
          <w:rFonts w:ascii="Times New Roman" w:hAnsi="Times New Roman" w:cs="Times New Roman"/>
          <w:szCs w:val="28"/>
        </w:rPr>
        <w:t>и</w:t>
      </w:r>
      <w:r w:rsidRPr="005D0369">
        <w:rPr>
          <w:rFonts w:ascii="Times New Roman" w:hAnsi="Times New Roman" w:cs="Times New Roman"/>
          <w:szCs w:val="28"/>
        </w:rPr>
        <w:t>лось в сторону Черной Горы.</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Кекля не захотела сменить свой вечерний наряд на тяжелую и безвкусную с её точки зрения амуницию. Она плелась в конце строя, спотыкаясь и сетуя на отсутствие асфальта: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Какие ужасные дороги в этой стране! Сплошные колдоб</w:t>
      </w:r>
      <w:r w:rsidRPr="005D0369">
        <w:rPr>
          <w:rFonts w:ascii="Times New Roman" w:hAnsi="Times New Roman" w:cs="Times New Roman"/>
          <w:szCs w:val="28"/>
        </w:rPr>
        <w:t>и</w:t>
      </w:r>
      <w:r w:rsidRPr="005D0369">
        <w:rPr>
          <w:rFonts w:ascii="Times New Roman" w:hAnsi="Times New Roman" w:cs="Times New Roman"/>
          <w:szCs w:val="28"/>
        </w:rPr>
        <w:t xml:space="preserve">ны, грязь и пыль. Почему бы не проложить по всему лесу асфальт, а тротуары, по которым гуляют люди, не засеять травой? Чистая мука эти походы! Чистая мука!.. И ведь, пожалуй, придется белые туфли сменить на калоши или вездеходы. </w:t>
      </w:r>
    </w:p>
    <w:p w:rsidR="00885273" w:rsidRDefault="00885273" w:rsidP="005A3BF8">
      <w:pPr>
        <w:tabs>
          <w:tab w:val="left" w:pos="90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«Хотя… не пачкаются только белые тапочки… в гробу…». – Подумала про себя. </w:t>
      </w:r>
    </w:p>
    <w:p w:rsidR="00885273" w:rsidRPr="005D0369" w:rsidRDefault="00885273" w:rsidP="005A3BF8">
      <w:pPr>
        <w:tabs>
          <w:tab w:val="left" w:pos="900"/>
        </w:tabs>
        <w:ind w:left="720" w:right="805" w:firstLine="720"/>
        <w:jc w:val="both"/>
        <w:rPr>
          <w:rFonts w:ascii="Times New Roman" w:hAnsi="Times New Roman" w:cs="Times New Roman"/>
          <w:szCs w:val="28"/>
        </w:rPr>
      </w:pPr>
    </w:p>
    <w:p w:rsidR="00885273" w:rsidRPr="005D0369" w:rsidRDefault="00885273" w:rsidP="005A3BF8">
      <w:pPr>
        <w:pStyle w:val="Heading1"/>
        <w:ind w:right="805" w:firstLine="1418"/>
      </w:pPr>
      <w:r>
        <w:t xml:space="preserve">8.  </w:t>
      </w:r>
      <w:r>
        <w:pict>
          <v:shape id="_x0000_i1033" type="#_x0000_t136" style="width:27.75pt;height:51pt">
            <v:shadow color="#868686"/>
            <v:textpath style="font-family:&quot;Arial Black&quot;;v-text-kern:t" trim="t" fitpath="t" string="В"/>
          </v:shape>
        </w:pict>
      </w:r>
      <w:r w:rsidRPr="005D0369">
        <w:t>иноградная Улитка говорит: «Эврика»!</w:t>
      </w:r>
    </w:p>
    <w:p w:rsidR="00885273" w:rsidRPr="005D0369" w:rsidRDefault="00885273" w:rsidP="005A3BF8">
      <w:pPr>
        <w:tabs>
          <w:tab w:val="left" w:pos="90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xml:space="preserve"> </w:t>
      </w:r>
      <w:r w:rsidRPr="005D0369">
        <w:rPr>
          <w:rFonts w:ascii="Times New Roman" w:hAnsi="Times New Roman" w:cs="Times New Roman"/>
          <w:szCs w:val="28"/>
        </w:rPr>
        <w:t>С</w:t>
      </w:r>
      <w:r>
        <w:rPr>
          <w:rFonts w:ascii="Times New Roman" w:hAnsi="Times New Roman" w:cs="Times New Roman"/>
          <w:szCs w:val="28"/>
        </w:rPr>
        <w:t>кукер</w:t>
      </w:r>
      <w:r w:rsidRPr="005D0369">
        <w:rPr>
          <w:rFonts w:ascii="Times New Roman" w:hAnsi="Times New Roman" w:cs="Times New Roman"/>
          <w:szCs w:val="28"/>
        </w:rPr>
        <w:t xml:space="preserve"> почувствовал, что в стане врага случилось что-то нео</w:t>
      </w:r>
      <w:r w:rsidRPr="005D0369">
        <w:rPr>
          <w:rFonts w:ascii="Times New Roman" w:hAnsi="Times New Roman" w:cs="Times New Roman"/>
          <w:szCs w:val="28"/>
        </w:rPr>
        <w:t>р</w:t>
      </w:r>
      <w:r w:rsidRPr="005D0369">
        <w:rPr>
          <w:rFonts w:ascii="Times New Roman" w:hAnsi="Times New Roman" w:cs="Times New Roman"/>
          <w:szCs w:val="28"/>
        </w:rPr>
        <w:t xml:space="preserve">динарное.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Он больше не слышал в свой адрес угроз и злобных насмешек. Неужели все уснули? И он подумал: «Это шанс. Бесславно умереть я всегда успею. Надо попытаться что-то предпринять для нашего спас</w:t>
      </w:r>
      <w:r w:rsidRPr="005D0369">
        <w:rPr>
          <w:rFonts w:ascii="Times New Roman" w:hAnsi="Times New Roman" w:cs="Times New Roman"/>
          <w:szCs w:val="28"/>
        </w:rPr>
        <w:t>е</w:t>
      </w:r>
      <w:r w:rsidRPr="005D0369">
        <w:rPr>
          <w:rFonts w:ascii="Times New Roman" w:hAnsi="Times New Roman" w:cs="Times New Roman"/>
          <w:szCs w:val="28"/>
        </w:rPr>
        <w:t xml:space="preserve">ния. Я в ответе за жизнь Виулы, ведь это я подбил ее на рискованное предприятие».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Виула будто прочитала его мысли. Она сказала: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Конечно – ты. Ладно, я не в обиде. Я всегда любила пр</w:t>
      </w:r>
      <w:r w:rsidRPr="005D0369">
        <w:rPr>
          <w:rFonts w:ascii="Times New Roman" w:hAnsi="Times New Roman" w:cs="Times New Roman"/>
          <w:szCs w:val="28"/>
        </w:rPr>
        <w:t>и</w:t>
      </w:r>
      <w:r w:rsidRPr="005D0369">
        <w:rPr>
          <w:rFonts w:ascii="Times New Roman" w:hAnsi="Times New Roman" w:cs="Times New Roman"/>
          <w:szCs w:val="28"/>
        </w:rPr>
        <w:t>ключения. Еще в детстве я мечтала отправиться на льдине через экв</w:t>
      </w:r>
      <w:r w:rsidRPr="005D0369">
        <w:rPr>
          <w:rFonts w:ascii="Times New Roman" w:hAnsi="Times New Roman" w:cs="Times New Roman"/>
          <w:szCs w:val="28"/>
        </w:rPr>
        <w:t>а</w:t>
      </w:r>
      <w:r w:rsidRPr="005D0369">
        <w:rPr>
          <w:rFonts w:ascii="Times New Roman" w:hAnsi="Times New Roman" w:cs="Times New Roman"/>
          <w:szCs w:val="28"/>
        </w:rPr>
        <w:t>тор. В тех местах тоже есть жемчуг. А какие там прекрасные кораллы, Скукер!.. Вот бы кто преподнес мне коралловое ожерелье! Я бы отд</w:t>
      </w:r>
      <w:r w:rsidRPr="005D0369">
        <w:rPr>
          <w:rFonts w:ascii="Times New Roman" w:hAnsi="Times New Roman" w:cs="Times New Roman"/>
          <w:szCs w:val="28"/>
        </w:rPr>
        <w:t>а</w:t>
      </w:r>
      <w:r w:rsidRPr="005D0369">
        <w:rPr>
          <w:rFonts w:ascii="Times New Roman" w:hAnsi="Times New Roman" w:cs="Times New Roman"/>
          <w:szCs w:val="28"/>
        </w:rPr>
        <w:t>ла ему руку и панцирь! Скукер, женись на мне. Что скажешь, Скукер?</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Прямо сейчас? Со связанными руками?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Какая разница? Так даже романтичнее. А потом газеты разнесут по всему миру эту историю. Я уже вижу восторженные заг</w:t>
      </w:r>
      <w:r w:rsidRPr="005D0369">
        <w:rPr>
          <w:rFonts w:ascii="Times New Roman" w:hAnsi="Times New Roman" w:cs="Times New Roman"/>
          <w:szCs w:val="28"/>
        </w:rPr>
        <w:t>о</w:t>
      </w:r>
      <w:r w:rsidRPr="005D0369">
        <w:rPr>
          <w:rFonts w:ascii="Times New Roman" w:hAnsi="Times New Roman" w:cs="Times New Roman"/>
          <w:szCs w:val="28"/>
        </w:rPr>
        <w:t>ловки: «Отважная дама выходит замуж со связанными руками и з</w:t>
      </w:r>
      <w:r w:rsidRPr="005D0369">
        <w:rPr>
          <w:rFonts w:ascii="Times New Roman" w:hAnsi="Times New Roman" w:cs="Times New Roman"/>
          <w:szCs w:val="28"/>
        </w:rPr>
        <w:t>а</w:t>
      </w:r>
      <w:r w:rsidRPr="005D0369">
        <w:rPr>
          <w:rFonts w:ascii="Times New Roman" w:hAnsi="Times New Roman" w:cs="Times New Roman"/>
          <w:szCs w:val="28"/>
        </w:rPr>
        <w:t>крытыми глазами!», «Свадьба с невинным исходом!», «Гламурная    чехарда  в доме на обочине»! Скукер, признайся: ведь я удивительное существо?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Настолько удивительное, что у меня нет слов! Мы тут св</w:t>
      </w:r>
      <w:r w:rsidRPr="005D0369">
        <w:rPr>
          <w:rFonts w:ascii="Times New Roman" w:hAnsi="Times New Roman" w:cs="Times New Roman"/>
          <w:szCs w:val="28"/>
        </w:rPr>
        <w:t>я</w:t>
      </w:r>
      <w:r w:rsidRPr="005D0369">
        <w:rPr>
          <w:rFonts w:ascii="Times New Roman" w:hAnsi="Times New Roman" w:cs="Times New Roman"/>
          <w:szCs w:val="28"/>
        </w:rPr>
        <w:t>заны по рукам и ногам, а ты паришь в облаках. Ты, Виула, удивител</w:t>
      </w:r>
      <w:r w:rsidRPr="005D0369">
        <w:rPr>
          <w:rFonts w:ascii="Times New Roman" w:hAnsi="Times New Roman" w:cs="Times New Roman"/>
          <w:szCs w:val="28"/>
        </w:rPr>
        <w:t>ь</w:t>
      </w:r>
      <w:r w:rsidRPr="005D0369">
        <w:rPr>
          <w:rFonts w:ascii="Times New Roman" w:hAnsi="Times New Roman" w:cs="Times New Roman"/>
          <w:szCs w:val="28"/>
        </w:rPr>
        <w:t xml:space="preserve">ное существо!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Эх, никто не оценит мою лирическую натуру. Жаль, к</w:t>
      </w:r>
      <w:r w:rsidRPr="005D0369">
        <w:rPr>
          <w:rFonts w:ascii="Times New Roman" w:hAnsi="Times New Roman" w:cs="Times New Roman"/>
          <w:szCs w:val="28"/>
        </w:rPr>
        <w:t>о</w:t>
      </w:r>
      <w:r w:rsidRPr="005D0369">
        <w:rPr>
          <w:rFonts w:ascii="Times New Roman" w:hAnsi="Times New Roman" w:cs="Times New Roman"/>
          <w:szCs w:val="28"/>
        </w:rPr>
        <w:t>нечно. И умру я старой девой под каким-нибудь бетонным забором… или в канаве с вонючим бензином…</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Фантазии её так разгулялись, ей так вдруг стало себя жалко, что она расплакалась.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пожалел спутницу: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Не плачь. Возьми себя в руки. Мы еще поборемся за до</w:t>
      </w:r>
      <w:r w:rsidRPr="005D0369">
        <w:rPr>
          <w:rFonts w:ascii="Times New Roman" w:hAnsi="Times New Roman" w:cs="Times New Roman"/>
          <w:szCs w:val="28"/>
        </w:rPr>
        <w:t>с</w:t>
      </w:r>
      <w:r w:rsidRPr="005D0369">
        <w:rPr>
          <w:rFonts w:ascii="Times New Roman" w:hAnsi="Times New Roman" w:cs="Times New Roman"/>
          <w:szCs w:val="28"/>
        </w:rPr>
        <w:t xml:space="preserve">тойную жизнь.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Или за достойную смерть.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Лучше помоги мне развязать узлы. Сможешь?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попытаюсь.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Или так… – Скукер старался сосредоточиться. – Лучше сделаем так. Ты выберешься  из мешка, и будешь координировать мои действия. Я хочу подкатиться ближе к костру, который разожгли н</w:t>
      </w:r>
      <w:r w:rsidRPr="005D0369">
        <w:rPr>
          <w:rFonts w:ascii="Times New Roman" w:hAnsi="Times New Roman" w:cs="Times New Roman"/>
          <w:szCs w:val="28"/>
        </w:rPr>
        <w:t>а</w:t>
      </w:r>
      <w:r w:rsidRPr="005D0369">
        <w:rPr>
          <w:rFonts w:ascii="Times New Roman" w:hAnsi="Times New Roman" w:cs="Times New Roman"/>
          <w:szCs w:val="28"/>
        </w:rPr>
        <w:t>ши враги.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Что бы сгореть в огне ради меня? О, Скукер, ты последний рыцарь нашей эпохи! О твоей смерти будут слагать легенды! Я посл</w:t>
      </w:r>
      <w:r w:rsidRPr="005D0369">
        <w:rPr>
          <w:rFonts w:ascii="Times New Roman" w:hAnsi="Times New Roman" w:cs="Times New Roman"/>
          <w:szCs w:val="28"/>
        </w:rPr>
        <w:t>е</w:t>
      </w:r>
      <w:r w:rsidRPr="005D0369">
        <w:rPr>
          <w:rFonts w:ascii="Times New Roman" w:hAnsi="Times New Roman" w:cs="Times New Roman"/>
          <w:szCs w:val="28"/>
        </w:rPr>
        <w:t xml:space="preserve">дую за тобой. Милый, прощай!..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собираюсь я умирать. И тебе не позволю. Просто я х</w:t>
      </w:r>
      <w:r w:rsidRPr="005D0369">
        <w:rPr>
          <w:rFonts w:ascii="Times New Roman" w:hAnsi="Times New Roman" w:cs="Times New Roman"/>
          <w:szCs w:val="28"/>
        </w:rPr>
        <w:t>о</w:t>
      </w:r>
      <w:r w:rsidRPr="005D0369">
        <w:rPr>
          <w:rFonts w:ascii="Times New Roman" w:hAnsi="Times New Roman" w:cs="Times New Roman"/>
          <w:szCs w:val="28"/>
        </w:rPr>
        <w:t>чу, чтобы пламя пережгло веревки. Только и всего! Боюсь только, что мешковина загорится раньше, чем я смогу их распутать.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Вперед, мой рыцарь! Ничего не бойся. Я рядом.  Я буду наготове. Я загашу это адское пламя своей кровью. Я буду оплакивать тебя сидя. Ничего? Враг не увидит моих слез.</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Опять ты о смерти? Помолчи.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Извини. Не знаю, что на меня нашло… Наверное, я съела неправильный гриб… Один мой знакомый в прошлом году съел два неправильных гриба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умер?</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сразу. Сначала у него на голове выросло четыре пары рогов… На одном из них он позже повесился… Жаль. Хороший был парень. Картины на пнях рисовал. Давай, признаем его сейчас, после смерти, пока еще не поздно, а?.. Ему приятно будет…</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Прекрати! Когда же ты успокоишься, наконец…</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перевернулся на бок, чтобы дать возможность Виуле выбраться из мешка. Потом он напрягся и сделал рывок плечом, что помогло продвинуться к костру на целых два оборота.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Аккуратней. Не переусердствуй. –  Умоляла Виула, упра</w:t>
      </w:r>
      <w:r w:rsidRPr="005D0369">
        <w:rPr>
          <w:rFonts w:ascii="Times New Roman" w:hAnsi="Times New Roman" w:cs="Times New Roman"/>
          <w:szCs w:val="28"/>
        </w:rPr>
        <w:t>в</w:t>
      </w:r>
      <w:r w:rsidRPr="005D0369">
        <w:rPr>
          <w:rFonts w:ascii="Times New Roman" w:hAnsi="Times New Roman" w:cs="Times New Roman"/>
          <w:szCs w:val="28"/>
        </w:rPr>
        <w:t>ляя его действиями. – Я боюсь за тебя. Можно еще чуть-чуть крут</w:t>
      </w:r>
      <w:r w:rsidRPr="005D0369">
        <w:rPr>
          <w:rFonts w:ascii="Times New Roman" w:hAnsi="Times New Roman" w:cs="Times New Roman"/>
          <w:szCs w:val="28"/>
        </w:rPr>
        <w:t>а</w:t>
      </w:r>
      <w:r w:rsidRPr="005D0369">
        <w:rPr>
          <w:rFonts w:ascii="Times New Roman" w:hAnsi="Times New Roman" w:cs="Times New Roman"/>
          <w:szCs w:val="28"/>
        </w:rPr>
        <w:t>нуться. Можно еще…</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чувствовал приближение жара. Сантиметр за сантиме</w:t>
      </w:r>
      <w:r w:rsidRPr="005D0369">
        <w:rPr>
          <w:rFonts w:ascii="Times New Roman" w:hAnsi="Times New Roman" w:cs="Times New Roman"/>
          <w:szCs w:val="28"/>
        </w:rPr>
        <w:t>т</w:t>
      </w:r>
      <w:r w:rsidRPr="005D0369">
        <w:rPr>
          <w:rFonts w:ascii="Times New Roman" w:hAnsi="Times New Roman" w:cs="Times New Roman"/>
          <w:szCs w:val="28"/>
        </w:rPr>
        <w:t>ром он приближался к костру, пытаясь как можно дальше отжать св</w:t>
      </w:r>
      <w:r w:rsidRPr="005D0369">
        <w:rPr>
          <w:rFonts w:ascii="Times New Roman" w:hAnsi="Times New Roman" w:cs="Times New Roman"/>
          <w:szCs w:val="28"/>
        </w:rPr>
        <w:t>я</w:t>
      </w:r>
      <w:r w:rsidRPr="005D0369">
        <w:rPr>
          <w:rFonts w:ascii="Times New Roman" w:hAnsi="Times New Roman" w:cs="Times New Roman"/>
          <w:szCs w:val="28"/>
        </w:rPr>
        <w:t xml:space="preserve">занные руки, чтобы не обжечь спину. Это ему удавалось. Превозмогая боль, он дал, наконец, волю огню.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Виула изо всех сил дула на тлеющие волокна мешковины, чт</w:t>
      </w:r>
      <w:r w:rsidRPr="005D0369">
        <w:rPr>
          <w:rFonts w:ascii="Times New Roman" w:hAnsi="Times New Roman" w:cs="Times New Roman"/>
          <w:szCs w:val="28"/>
        </w:rPr>
        <w:t>о</w:t>
      </w:r>
      <w:r w:rsidRPr="005D0369">
        <w:rPr>
          <w:rFonts w:ascii="Times New Roman" w:hAnsi="Times New Roman" w:cs="Times New Roman"/>
          <w:szCs w:val="28"/>
        </w:rPr>
        <w:t>бы, обуздать огонь и облегчить страдания Скукера: «Огонь, милен</w:t>
      </w:r>
      <w:r w:rsidRPr="005D0369">
        <w:rPr>
          <w:rFonts w:ascii="Times New Roman" w:hAnsi="Times New Roman" w:cs="Times New Roman"/>
          <w:szCs w:val="28"/>
        </w:rPr>
        <w:t>ь</w:t>
      </w:r>
      <w:r w:rsidRPr="005D0369">
        <w:rPr>
          <w:rFonts w:ascii="Times New Roman" w:hAnsi="Times New Roman" w:cs="Times New Roman"/>
          <w:szCs w:val="28"/>
        </w:rPr>
        <w:t xml:space="preserve">кий, не бесись, чтоб ты лопнул»!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Стиснув зубы, наш герой терпел боль.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Не дуй на огонь. Он только сильней разгорается.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Ничего подобного: от моего дыхания даже огнетушители взрываются.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Какая ты, однако…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И все же  воля к свободе была вознаграждена: веревки лопнули.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Виула помогла Скукеру выбраться из обгоревшего мешка. Она было захлопала в ладоши:</w:t>
      </w:r>
      <w:r w:rsidRPr="005D0369">
        <w:rPr>
          <w:rFonts w:ascii="Times New Roman" w:hAnsi="Times New Roman" w:cs="Times New Roman"/>
          <w:szCs w:val="28"/>
        </w:rPr>
        <w:tab/>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Молодец! Какой же ты молодец! Я бы тебя наградила м</w:t>
      </w:r>
      <w:r w:rsidRPr="005D0369">
        <w:rPr>
          <w:rFonts w:ascii="Times New Roman" w:hAnsi="Times New Roman" w:cs="Times New Roman"/>
          <w:szCs w:val="28"/>
        </w:rPr>
        <w:t>е</w:t>
      </w:r>
      <w:r w:rsidRPr="005D0369">
        <w:rPr>
          <w:rFonts w:ascii="Times New Roman" w:hAnsi="Times New Roman" w:cs="Times New Roman"/>
          <w:szCs w:val="28"/>
        </w:rPr>
        <w:t>далью «За самоспасение», но у меня ее нет. Ты сможешь жить дальше без медали?</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призвал ее к соблюдению тишины и улыбнулся: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А я бы наградил тебя медалью «За бесстрашие», но у меня ее тоже нет. И все-таки ты молодчина, Виула. Я бы без тебя не спр</w:t>
      </w:r>
      <w:r w:rsidRPr="005D0369">
        <w:rPr>
          <w:rFonts w:ascii="Times New Roman" w:hAnsi="Times New Roman" w:cs="Times New Roman"/>
          <w:szCs w:val="28"/>
        </w:rPr>
        <w:t>а</w:t>
      </w:r>
      <w:r w:rsidRPr="005D0369">
        <w:rPr>
          <w:rFonts w:ascii="Times New Roman" w:hAnsi="Times New Roman" w:cs="Times New Roman"/>
          <w:szCs w:val="28"/>
        </w:rPr>
        <w:t>вился.</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Виула смутилась и призналась: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Вообще-то, мне было очень страшно. Я даже поначалу п</w:t>
      </w:r>
      <w:r w:rsidRPr="005D0369">
        <w:rPr>
          <w:rFonts w:ascii="Times New Roman" w:hAnsi="Times New Roman" w:cs="Times New Roman"/>
          <w:szCs w:val="28"/>
        </w:rPr>
        <w:t>о</w:t>
      </w:r>
      <w:r w:rsidRPr="005D0369">
        <w:rPr>
          <w:rFonts w:ascii="Times New Roman" w:hAnsi="Times New Roman" w:cs="Times New Roman"/>
          <w:szCs w:val="28"/>
        </w:rPr>
        <w:t>думала, что ты не успеешь на мне жениться. Но я ведь преодолела страх, правда? Я теперь ничего не боюсь! И знаешь что?</w:t>
      </w:r>
    </w:p>
    <w:p w:rsidR="00885273"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Что?</w:t>
      </w:r>
      <w:r w:rsidRPr="006C5A37">
        <w:rPr>
          <w:rFonts w:ascii="Times New Roman" w:hAnsi="Times New Roman" w:cs="Times New Roman"/>
          <w:szCs w:val="28"/>
        </w:rPr>
        <w:t xml:space="preserve">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Эврика! Я придумала</w:t>
      </w:r>
      <w:r>
        <w:rPr>
          <w:rFonts w:ascii="Times New Roman" w:hAnsi="Times New Roman" w:cs="Times New Roman"/>
          <w:szCs w:val="28"/>
        </w:rPr>
        <w:t>!</w:t>
      </w:r>
      <w:r w:rsidRPr="006C5A37">
        <w:rPr>
          <w:rFonts w:ascii="Times New Roman" w:hAnsi="Times New Roman" w:cs="Times New Roman"/>
          <w:noProof/>
          <w:szCs w:val="28"/>
        </w:rPr>
        <w:t xml:space="preserve">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А давай-ка, Скукер, засунем в мешок Противного и Ужа</w:t>
      </w:r>
      <w:r w:rsidRPr="005D0369">
        <w:rPr>
          <w:rFonts w:ascii="Times New Roman" w:hAnsi="Times New Roman" w:cs="Times New Roman"/>
          <w:szCs w:val="28"/>
        </w:rPr>
        <w:t>с</w:t>
      </w:r>
      <w:r w:rsidRPr="005D0369">
        <w:rPr>
          <w:rFonts w:ascii="Times New Roman" w:hAnsi="Times New Roman" w:cs="Times New Roman"/>
          <w:szCs w:val="28"/>
        </w:rPr>
        <w:t xml:space="preserve">ного? Вот будет потеха, когда его примут за тебя и казнят. Я этого страстно желаю…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Здорово! Мне его тоже ничуть не жаль.</w:t>
      </w:r>
    </w:p>
    <w:p w:rsidR="00885273" w:rsidRPr="005D0369" w:rsidRDefault="00885273" w:rsidP="005A3BF8">
      <w:pPr>
        <w:tabs>
          <w:tab w:val="left" w:pos="900"/>
        </w:tabs>
        <w:ind w:left="720" w:right="805" w:firstLine="720"/>
        <w:jc w:val="both"/>
        <w:rPr>
          <w:noProof/>
        </w:rPr>
      </w:pPr>
      <w:r w:rsidRPr="005D0369">
        <w:rPr>
          <w:rFonts w:ascii="Times New Roman" w:hAnsi="Times New Roman" w:cs="Times New Roman"/>
          <w:szCs w:val="28"/>
        </w:rPr>
        <w:t xml:space="preserve">       Они оглушили Жабера и спящих часовых увесистой гол</w:t>
      </w:r>
      <w:r w:rsidRPr="005D0369">
        <w:rPr>
          <w:rFonts w:ascii="Times New Roman" w:hAnsi="Times New Roman" w:cs="Times New Roman"/>
          <w:szCs w:val="28"/>
        </w:rPr>
        <w:t>о</w:t>
      </w:r>
      <w:r w:rsidRPr="005D0369">
        <w:rPr>
          <w:rFonts w:ascii="Times New Roman" w:hAnsi="Times New Roman" w:cs="Times New Roman"/>
          <w:szCs w:val="28"/>
        </w:rPr>
        <w:t xml:space="preserve">вешкой.    </w:t>
      </w:r>
    </w:p>
    <w:p w:rsidR="00885273" w:rsidRPr="005D0369" w:rsidRDefault="00885273" w:rsidP="005A3BF8">
      <w:pPr>
        <w:tabs>
          <w:tab w:val="left" w:pos="90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Затем Виула помогла Скукеру связать предводителя разбо</w:t>
      </w:r>
      <w:r w:rsidRPr="005D0369">
        <w:rPr>
          <w:rFonts w:ascii="Times New Roman" w:hAnsi="Times New Roman" w:cs="Times New Roman"/>
          <w:szCs w:val="28"/>
        </w:rPr>
        <w:t>й</w:t>
      </w:r>
      <w:r w:rsidRPr="005D0369">
        <w:rPr>
          <w:rFonts w:ascii="Times New Roman" w:hAnsi="Times New Roman" w:cs="Times New Roman"/>
          <w:szCs w:val="28"/>
        </w:rPr>
        <w:t>ников обрывками пережженной веревки. Оглушенного разбойника не без труда затолкали в тесный мешок.</w:t>
      </w:r>
    </w:p>
    <w:p w:rsidR="00885273" w:rsidRPr="005D0369" w:rsidRDefault="00885273" w:rsidP="005A3BF8">
      <w:pPr>
        <w:tabs>
          <w:tab w:val="left" w:pos="90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Жабер не подавал признаков жизни.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А мы его не убили чисто случайно? – Спросила сострад</w:t>
      </w:r>
      <w:r w:rsidRPr="005D0369">
        <w:rPr>
          <w:rFonts w:ascii="Times New Roman" w:hAnsi="Times New Roman" w:cs="Times New Roman"/>
          <w:szCs w:val="28"/>
        </w:rPr>
        <w:t>а</w:t>
      </w:r>
      <w:r w:rsidRPr="005D0369">
        <w:rPr>
          <w:rFonts w:ascii="Times New Roman" w:hAnsi="Times New Roman" w:cs="Times New Roman"/>
          <w:szCs w:val="28"/>
        </w:rPr>
        <w:t>тельная Виула. -  Я бы не хотела брать грех на душу. Все-таки, живое существо. Женись он на какой-нибудь ведьме, глядишь, и стал бы ч</w:t>
      </w:r>
      <w:r w:rsidRPr="005D0369">
        <w:rPr>
          <w:rFonts w:ascii="Times New Roman" w:hAnsi="Times New Roman" w:cs="Times New Roman"/>
          <w:szCs w:val="28"/>
        </w:rPr>
        <w:t>у</w:t>
      </w:r>
      <w:r w:rsidRPr="005D0369">
        <w:rPr>
          <w:rFonts w:ascii="Times New Roman" w:hAnsi="Times New Roman" w:cs="Times New Roman"/>
          <w:szCs w:val="28"/>
        </w:rPr>
        <w:t>точку добрее… Хотя, люди правду говорят: горбатого кирпич испр</w:t>
      </w:r>
      <w:r w:rsidRPr="005D0369">
        <w:rPr>
          <w:rFonts w:ascii="Times New Roman" w:hAnsi="Times New Roman" w:cs="Times New Roman"/>
          <w:szCs w:val="28"/>
        </w:rPr>
        <w:t>а</w:t>
      </w:r>
      <w:r w:rsidRPr="005D0369">
        <w:rPr>
          <w:rFonts w:ascii="Times New Roman" w:hAnsi="Times New Roman" w:cs="Times New Roman"/>
          <w:szCs w:val="28"/>
        </w:rPr>
        <w:t>вит.</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Могила, а не кирпич.</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Какая разница?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склонился над поверженным врагом, прислушиваясь к его дыханию:</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Есть. Дышит.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Может, спросить: кляп во рту ему не мешает?..</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Давай-ка лучше отпустим на волю бедных кузнечиков. Им досталось больше всего.</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Ещё бы! Таскать на себе такую скотину неженатую!</w:t>
      </w:r>
    </w:p>
    <w:p w:rsidR="00885273" w:rsidRDefault="00885273" w:rsidP="005A3BF8">
      <w:pPr>
        <w:pStyle w:val="Heading1"/>
        <w:ind w:right="805" w:firstLine="1418"/>
      </w:pPr>
      <w:r w:rsidRPr="005D0369">
        <w:t>9.</w:t>
      </w:r>
      <w:r>
        <w:t xml:space="preserve"> </w:t>
      </w:r>
      <w:r>
        <w:pict>
          <v:shape id="_x0000_i1034" type="#_x0000_t136" style="width:27.75pt;height:51pt">
            <v:shadow color="#868686"/>
            <v:textpath style="font-family:&quot;Arial Black&quot;;v-text-kern:t" trim="t" fitpath="t" string="В"/>
          </v:shape>
        </w:pict>
      </w:r>
      <w:r w:rsidRPr="005D0369">
        <w:t xml:space="preserve">иула ещё раз признается Скукеру </w:t>
      </w:r>
    </w:p>
    <w:p w:rsidR="00885273" w:rsidRPr="005D0369" w:rsidRDefault="00885273" w:rsidP="005A3BF8">
      <w:pPr>
        <w:pStyle w:val="Heading1"/>
        <w:ind w:right="805" w:firstLine="1418"/>
      </w:pPr>
      <w:r w:rsidRPr="005D0369">
        <w:t>в вечной любви.</w:t>
      </w:r>
    </w:p>
    <w:p w:rsidR="00885273" w:rsidRPr="005D0369" w:rsidRDefault="00885273" w:rsidP="005A3BF8">
      <w:pPr>
        <w:tabs>
          <w:tab w:val="left" w:pos="1080"/>
        </w:tabs>
        <w:ind w:left="1440" w:right="805"/>
        <w:jc w:val="both"/>
        <w:rPr>
          <w:rFonts w:ascii="Times New Roman" w:hAnsi="Times New Roman" w:cs="Times New Roman"/>
          <w:szCs w:val="28"/>
          <w:u w:val="single"/>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Стражники, придя через какое-то время в сознание, поначалу всполошились и намеревались поднять тревогу, но, увидев мешок ц</w:t>
      </w:r>
      <w:r w:rsidRPr="005D0369">
        <w:rPr>
          <w:rFonts w:ascii="Times New Roman" w:hAnsi="Times New Roman" w:cs="Times New Roman"/>
          <w:szCs w:val="28"/>
        </w:rPr>
        <w:t>е</w:t>
      </w:r>
      <w:r w:rsidRPr="005D0369">
        <w:rPr>
          <w:rFonts w:ascii="Times New Roman" w:hAnsi="Times New Roman" w:cs="Times New Roman"/>
          <w:szCs w:val="28"/>
        </w:rPr>
        <w:t>лым и невредимым, немного успокоились.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Наверное, на нас спикировал Ночной Орёл.</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Похоже. Похоже, он принял тебя, Мукич, за рваную кал</w:t>
      </w:r>
      <w:r w:rsidRPr="005D0369">
        <w:rPr>
          <w:rFonts w:ascii="Times New Roman" w:hAnsi="Times New Roman" w:cs="Times New Roman"/>
          <w:szCs w:val="28"/>
        </w:rPr>
        <w:t>о</w:t>
      </w:r>
      <w:r w:rsidRPr="005D0369">
        <w:rPr>
          <w:rFonts w:ascii="Times New Roman" w:hAnsi="Times New Roman" w:cs="Times New Roman"/>
          <w:szCs w:val="28"/>
        </w:rPr>
        <w:t>шу.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А тебя, Вукич, за кого он принял? За недоеденную манную кашу?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Потирая ушибленные затылки, стражники вернулись на свои места. Мукич пнул с досады мешок ногой:</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Ах ты, мерзкий мальчишка! Будь у меня под рукой кусок облака, я бы привязал к нему твою левую ногу, а правой ногой заст</w:t>
      </w:r>
      <w:r w:rsidRPr="005D0369">
        <w:rPr>
          <w:rFonts w:ascii="Times New Roman" w:hAnsi="Times New Roman" w:cs="Times New Roman"/>
          <w:szCs w:val="28"/>
        </w:rPr>
        <w:t>а</w:t>
      </w:r>
      <w:r w:rsidRPr="005D0369">
        <w:rPr>
          <w:rFonts w:ascii="Times New Roman" w:hAnsi="Times New Roman" w:cs="Times New Roman"/>
          <w:szCs w:val="28"/>
        </w:rPr>
        <w:t xml:space="preserve">вил тебя топать по небу… Вот бы великолепный шпагат получился! Вот была бы потеха!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Точно: как в бесплатном цирке. Тебе, дружок, дико пове</w:t>
      </w:r>
      <w:r w:rsidRPr="005D0369">
        <w:rPr>
          <w:rFonts w:ascii="Times New Roman" w:hAnsi="Times New Roman" w:cs="Times New Roman"/>
          <w:szCs w:val="28"/>
        </w:rPr>
        <w:t>з</w:t>
      </w:r>
      <w:r w:rsidRPr="005D0369">
        <w:rPr>
          <w:rFonts w:ascii="Times New Roman" w:hAnsi="Times New Roman" w:cs="Times New Roman"/>
          <w:szCs w:val="28"/>
        </w:rPr>
        <w:t xml:space="preserve">ло, что на небе нет ни облачка!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Попинав мешок  и помечтав о самых страшных способах казни, злодеи стали готовиться к марш-броску.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А куда делись наши гнедые? – Ехидно поинтересовался разбойник по кличке Беззубый Трезубец. Он подозрительно погляд</w:t>
      </w:r>
      <w:r w:rsidRPr="005D0369">
        <w:rPr>
          <w:rFonts w:ascii="Times New Roman" w:hAnsi="Times New Roman" w:cs="Times New Roman"/>
          <w:szCs w:val="28"/>
        </w:rPr>
        <w:t>ы</w:t>
      </w:r>
      <w:r w:rsidRPr="005D0369">
        <w:rPr>
          <w:rFonts w:ascii="Times New Roman" w:hAnsi="Times New Roman" w:cs="Times New Roman"/>
          <w:szCs w:val="28"/>
        </w:rPr>
        <w:t>вал в сторону Мукича и Вукича.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Да они их сожрали! Точно, сожрали! – высказал кто-то смелое предположение. – И оставили нас без тягловой силы. Кто т</w:t>
      </w:r>
      <w:r w:rsidRPr="005D0369">
        <w:rPr>
          <w:rFonts w:ascii="Times New Roman" w:hAnsi="Times New Roman" w:cs="Times New Roman"/>
          <w:szCs w:val="28"/>
        </w:rPr>
        <w:t>е</w:t>
      </w:r>
      <w:r w:rsidRPr="005D0369">
        <w:rPr>
          <w:rFonts w:ascii="Times New Roman" w:hAnsi="Times New Roman" w:cs="Times New Roman"/>
          <w:szCs w:val="28"/>
        </w:rPr>
        <w:t>перь карету потащит?</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От этих гнусных и несправедливых намеков у Мукича неприя</w:t>
      </w:r>
      <w:r w:rsidRPr="005D0369">
        <w:rPr>
          <w:rFonts w:ascii="Times New Roman" w:hAnsi="Times New Roman" w:cs="Times New Roman"/>
          <w:szCs w:val="28"/>
        </w:rPr>
        <w:t>т</w:t>
      </w:r>
      <w:r w:rsidRPr="005D0369">
        <w:rPr>
          <w:rFonts w:ascii="Times New Roman" w:hAnsi="Times New Roman" w:cs="Times New Roman"/>
          <w:szCs w:val="28"/>
        </w:rPr>
        <w:t>но заурчало в животе.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Мы их не ели. Я правду говорю. Они отвязались и сбеж</w:t>
      </w:r>
      <w:r w:rsidRPr="005D0369">
        <w:rPr>
          <w:rFonts w:ascii="Times New Roman" w:hAnsi="Times New Roman" w:cs="Times New Roman"/>
          <w:szCs w:val="28"/>
        </w:rPr>
        <w:t>а</w:t>
      </w:r>
      <w:r w:rsidRPr="005D0369">
        <w:rPr>
          <w:rFonts w:ascii="Times New Roman" w:hAnsi="Times New Roman" w:cs="Times New Roman"/>
          <w:szCs w:val="28"/>
        </w:rPr>
        <w:t>ли.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Чёрт побери, вы за это ответите! – Тут, однако, старшину отвлекла другая, более существенная потеря…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Шатёр был пуст. Жабёра нигде не было видно. Поиски  в кустах результата не дали. Старшина дал залп из ракетницы. В ответ – тиш</w:t>
      </w:r>
      <w:r w:rsidRPr="005D0369">
        <w:rPr>
          <w:rFonts w:ascii="Times New Roman" w:hAnsi="Times New Roman" w:cs="Times New Roman"/>
          <w:szCs w:val="28"/>
        </w:rPr>
        <w:t>и</w:t>
      </w:r>
      <w:r w:rsidRPr="005D0369">
        <w:rPr>
          <w:rFonts w:ascii="Times New Roman" w:hAnsi="Times New Roman" w:cs="Times New Roman"/>
          <w:szCs w:val="28"/>
        </w:rPr>
        <w:t>на. Никто на выстрел не отозвался.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Разбойники решили, что их Царь-атаман отправился к замку на своем Белом скакуне в одиночку. Наверное, он очень торопился или был чем-то разгневан.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Теперь посадит всех на кол, – затрясся от страха Мукич.</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не хочу! На колу сидеть неудобно, – заметил недовольно Вукич.</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Потерпишь. А ты думал, что тебе царский трон предложат за трусость?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Сам ты трус. Ты первый наутек бросился, когда на нас н</w:t>
      </w:r>
      <w:r w:rsidRPr="005D0369">
        <w:rPr>
          <w:rFonts w:ascii="Times New Roman" w:hAnsi="Times New Roman" w:cs="Times New Roman"/>
          <w:szCs w:val="28"/>
        </w:rPr>
        <w:t>а</w:t>
      </w:r>
      <w:r w:rsidRPr="005D0369">
        <w:rPr>
          <w:rFonts w:ascii="Times New Roman" w:hAnsi="Times New Roman" w:cs="Times New Roman"/>
          <w:szCs w:val="28"/>
        </w:rPr>
        <w:t>летела стая ночных орлов.</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бросился наутёк?! 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Не я же?! Я в это время храбро закрыл глаза и повалился на землю.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перед тем, как свалиться от страха, ты разбил мне гол</w:t>
      </w:r>
      <w:r w:rsidRPr="005D0369">
        <w:rPr>
          <w:rFonts w:ascii="Times New Roman" w:hAnsi="Times New Roman" w:cs="Times New Roman"/>
          <w:szCs w:val="28"/>
        </w:rPr>
        <w:t>о</w:t>
      </w:r>
      <w:r w:rsidRPr="005D0369">
        <w:rPr>
          <w:rFonts w:ascii="Times New Roman" w:hAnsi="Times New Roman" w:cs="Times New Roman"/>
          <w:szCs w:val="28"/>
        </w:rPr>
        <w:t>ву. Конечно, это был ты. Я теперь только понял. Ты не хотел, чтобы я стал свидетелем твоей трусости. – И  он отвесил приятелю увесистый подзатыльник.</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ты получи! – огрел его кулаком Мукич.</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 потасовку пришлось вмешаться старшему по званию. Он ра</w:t>
      </w:r>
      <w:r w:rsidRPr="005D0369">
        <w:rPr>
          <w:rFonts w:ascii="Times New Roman" w:hAnsi="Times New Roman" w:cs="Times New Roman"/>
          <w:szCs w:val="28"/>
        </w:rPr>
        <w:t>з</w:t>
      </w:r>
      <w:r w:rsidRPr="005D0369">
        <w:rPr>
          <w:rFonts w:ascii="Times New Roman" w:hAnsi="Times New Roman" w:cs="Times New Roman"/>
          <w:szCs w:val="28"/>
        </w:rPr>
        <w:t>вёл дерущихся, предварительно отвесив каждому по паре шлепков.</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Нечестно. – Хныкал  обиженный Мукич. – Я дрался как  настоящий лев.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Как лев?! Что-то трупов на поле сражения не осталось.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станешь первым. Вот честно, будешь меня доводить, проделаю в твоей голове дырку. Как бабахну по тебе из пушки – сразу поумнеешь!..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Старший разбойник ещё раз призвал к порядку.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Снимаясь с отдыха, отряд построился по ранжиру. После общей переклички, которая показала, что потерь среди состава не было, пр</w:t>
      </w:r>
      <w:r w:rsidRPr="005D0369">
        <w:rPr>
          <w:rFonts w:ascii="Times New Roman" w:hAnsi="Times New Roman" w:cs="Times New Roman"/>
          <w:szCs w:val="28"/>
        </w:rPr>
        <w:t>о</w:t>
      </w:r>
      <w:r w:rsidRPr="005D0369">
        <w:rPr>
          <w:rFonts w:ascii="Times New Roman" w:hAnsi="Times New Roman" w:cs="Times New Roman"/>
          <w:szCs w:val="28"/>
        </w:rPr>
        <w:t xml:space="preserve">звучала команда: «Вольно»!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 кто налегке, кто – запряженный в  карету, груженную ме</w:t>
      </w:r>
      <w:r w:rsidRPr="005D0369">
        <w:rPr>
          <w:rFonts w:ascii="Times New Roman" w:hAnsi="Times New Roman" w:cs="Times New Roman"/>
          <w:szCs w:val="28"/>
        </w:rPr>
        <w:t>ш</w:t>
      </w:r>
      <w:r w:rsidRPr="005D0369">
        <w:rPr>
          <w:rFonts w:ascii="Times New Roman" w:hAnsi="Times New Roman" w:cs="Times New Roman"/>
          <w:szCs w:val="28"/>
        </w:rPr>
        <w:t xml:space="preserve">ком с пленниками, рыцари удачи поспешили к замку. </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t>Скукер и Виула следовали поодаль. У них были свои планы на ближайшее будущее.</w:t>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Виула, одержав первую победу над врагом, воодушевилась и решила во что бы то ни стало пробраться в замок и разузнать о судьбе своей бабушки.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вызволю ее из плена. А ты, Скукер, мне поможешь. – Сказала она.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дело чести.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настоящий друг! – Она хотела похлопать Скукера по плечу, но не дотянулась. – Ты храбрейший из храбрейших! Если бы ты был одним из нашего племени, я отдала тебе свое сердце. Жаль, что ты родился обыкновенным гномом, а не улиткой. Послушай, Ск</w:t>
      </w:r>
      <w:r w:rsidRPr="005D0369">
        <w:rPr>
          <w:rFonts w:ascii="Times New Roman" w:hAnsi="Times New Roman" w:cs="Times New Roman"/>
          <w:szCs w:val="28"/>
        </w:rPr>
        <w:t>у</w:t>
      </w:r>
      <w:r w:rsidRPr="005D0369">
        <w:rPr>
          <w:rFonts w:ascii="Times New Roman" w:hAnsi="Times New Roman" w:cs="Times New Roman"/>
          <w:szCs w:val="28"/>
        </w:rPr>
        <w:t>кер, ты бы хотел стать улиткой? Мы бы вместе гуляли по лесу,  и об</w:t>
      </w:r>
      <w:r w:rsidRPr="005D0369">
        <w:rPr>
          <w:rFonts w:ascii="Times New Roman" w:hAnsi="Times New Roman" w:cs="Times New Roman"/>
          <w:szCs w:val="28"/>
        </w:rPr>
        <w:t>ъ</w:t>
      </w:r>
      <w:r w:rsidRPr="005D0369">
        <w:rPr>
          <w:rFonts w:ascii="Times New Roman" w:hAnsi="Times New Roman" w:cs="Times New Roman"/>
          <w:szCs w:val="28"/>
        </w:rPr>
        <w:t>едались белыми грибами. Ты  дарил бы мне сочные лепестки роз и шептал волшебные заклинания. А я бы ходила по салонам красоты, и дорогим магазинам  одежды. Ну, Скукер, вспомни какое-нибудь во</w:t>
      </w:r>
      <w:r w:rsidRPr="005D0369">
        <w:rPr>
          <w:rFonts w:ascii="Times New Roman" w:hAnsi="Times New Roman" w:cs="Times New Roman"/>
          <w:szCs w:val="28"/>
        </w:rPr>
        <w:t>л</w:t>
      </w:r>
      <w:r w:rsidRPr="005D0369">
        <w:rPr>
          <w:rFonts w:ascii="Times New Roman" w:hAnsi="Times New Roman" w:cs="Times New Roman"/>
          <w:szCs w:val="28"/>
        </w:rPr>
        <w:t>шебное заклинание, которое превратит тебя в улитку.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могу.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Забыл слова?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Нет. Не в этом дело. Во-первых, мне не хочется превр</w:t>
      </w:r>
      <w:r w:rsidRPr="005D0369">
        <w:rPr>
          <w:rFonts w:ascii="Times New Roman" w:hAnsi="Times New Roman" w:cs="Times New Roman"/>
          <w:szCs w:val="28"/>
        </w:rPr>
        <w:t>а</w:t>
      </w:r>
      <w:r w:rsidRPr="005D0369">
        <w:rPr>
          <w:rFonts w:ascii="Times New Roman" w:hAnsi="Times New Roman" w:cs="Times New Roman"/>
          <w:szCs w:val="28"/>
        </w:rPr>
        <w:t>щаться в улитку, во-вторых, я люблю другую.</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Жаль. А то бы я тебя прямо сейчас и поцеловала. Скукер, ты милый, ты очень милый. Всё-таки я тебя люблю.</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от смущения покраснел: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будем об этом. С моей стороны такое поведение было бы  похоже на измену.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 никто не узнает о наших чувствах. И я с тебя за поцелуй не возьму ни одной жемчужины. Подумай, это даже выгодно. Точно говорю, отличное предложение. Ну, решился?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Нет, не могу. Нет ничего выгодней преданной дружбы. О</w:t>
      </w:r>
      <w:r w:rsidRPr="005D0369">
        <w:rPr>
          <w:rFonts w:ascii="Times New Roman" w:hAnsi="Times New Roman" w:cs="Times New Roman"/>
          <w:szCs w:val="28"/>
        </w:rPr>
        <w:t>с</w:t>
      </w:r>
      <w:r w:rsidRPr="005D0369">
        <w:rPr>
          <w:rFonts w:ascii="Times New Roman" w:hAnsi="Times New Roman" w:cs="Times New Roman"/>
          <w:szCs w:val="28"/>
        </w:rPr>
        <w:t>танемся просто друзьями?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Так и быть. Это лучше, чем ничего. – Виула тяжело вздо</w:t>
      </w:r>
      <w:r w:rsidRPr="005D0369">
        <w:rPr>
          <w:rFonts w:ascii="Times New Roman" w:hAnsi="Times New Roman" w:cs="Times New Roman"/>
          <w:szCs w:val="28"/>
        </w:rPr>
        <w:t>х</w:t>
      </w:r>
      <w:r w:rsidRPr="005D0369">
        <w:rPr>
          <w:rFonts w:ascii="Times New Roman" w:hAnsi="Times New Roman" w:cs="Times New Roman"/>
          <w:szCs w:val="28"/>
        </w:rPr>
        <w:t xml:space="preserve">нула. – Пусть будет по-твоему. Я привыкла уступать мужчинам во всем. Может, я просто легкомысленная? Не знаю, не знаю. Но если ты передумаешь, я с восторгом приму твои ухаживания. </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И это правильно.</w:t>
      </w:r>
    </w:p>
    <w:p w:rsidR="00885273"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Угу.</w:t>
      </w:r>
    </w:p>
    <w:p w:rsidR="00885273" w:rsidRDefault="00885273" w:rsidP="005A3BF8">
      <w:pPr>
        <w:tabs>
          <w:tab w:val="left" w:pos="1080"/>
        </w:tabs>
        <w:ind w:left="720" w:right="805" w:firstLine="720"/>
        <w:jc w:val="both"/>
        <w:rPr>
          <w:rFonts w:ascii="Times New Roman" w:hAnsi="Times New Roman" w:cs="Times New Roman"/>
          <w:szCs w:val="28"/>
        </w:rPr>
      </w:pPr>
    </w:p>
    <w:p w:rsidR="00885273" w:rsidRDefault="00885273" w:rsidP="005A3BF8">
      <w:pPr>
        <w:pStyle w:val="Heading1"/>
        <w:ind w:left="1418" w:right="805"/>
      </w:pPr>
      <w:r>
        <w:t xml:space="preserve">10. </w:t>
      </w:r>
      <w:r>
        <w:pict>
          <v:shape id="_x0000_i1035" type="#_x0000_t136" style="width:26.25pt;height:51pt">
            <v:shadow color="#868686"/>
            <v:textpath style="font-family:&quot;Arial Black&quot;;v-text-kern:t" trim="t" fitpath="t" string="Е"/>
          </v:shape>
        </w:pict>
      </w:r>
      <w:r w:rsidRPr="005D0369">
        <w:t>го Величество возвращает</w:t>
      </w:r>
    </w:p>
    <w:p w:rsidR="00885273" w:rsidRPr="005D0369" w:rsidRDefault="00885273" w:rsidP="005A3BF8">
      <w:pPr>
        <w:pStyle w:val="Heading1"/>
        <w:ind w:left="1418" w:right="805"/>
      </w:pPr>
      <w:r w:rsidRPr="005D0369">
        <w:t xml:space="preserve">себе царственную осанку. </w:t>
      </w:r>
    </w:p>
    <w:p w:rsidR="00885273" w:rsidRPr="005D0369" w:rsidRDefault="00885273" w:rsidP="005A3BF8">
      <w:pPr>
        <w:tabs>
          <w:tab w:val="left" w:pos="1080"/>
        </w:tabs>
        <w:ind w:left="1440" w:right="805"/>
        <w:jc w:val="both"/>
        <w:rPr>
          <w:rFonts w:ascii="Times New Roman" w:hAnsi="Times New Roman" w:cs="Times New Roman"/>
          <w:b/>
          <w:bCs/>
          <w:szCs w:val="28"/>
          <w:u w:val="single"/>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ЖАБЕР тем временем очнулся. Он не сразу понял, где находи</w:t>
      </w:r>
      <w:r w:rsidRPr="005D0369">
        <w:rPr>
          <w:rFonts w:ascii="Times New Roman" w:hAnsi="Times New Roman" w:cs="Times New Roman"/>
          <w:szCs w:val="28"/>
        </w:rPr>
        <w:t>т</w:t>
      </w:r>
      <w:r w:rsidRPr="005D0369">
        <w:rPr>
          <w:rFonts w:ascii="Times New Roman" w:hAnsi="Times New Roman" w:cs="Times New Roman"/>
          <w:szCs w:val="28"/>
        </w:rPr>
        <w:t xml:space="preserve">ся, кто его так крепко спеленал и затолкал в обгоревший мешок.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Жабер стал брыкаться и активно работать челюстями. Он над</w:t>
      </w:r>
      <w:r w:rsidRPr="005D0369">
        <w:rPr>
          <w:rFonts w:ascii="Times New Roman" w:hAnsi="Times New Roman" w:cs="Times New Roman"/>
          <w:szCs w:val="28"/>
        </w:rPr>
        <w:t>е</w:t>
      </w:r>
      <w:r w:rsidRPr="005D0369">
        <w:rPr>
          <w:rFonts w:ascii="Times New Roman" w:hAnsi="Times New Roman" w:cs="Times New Roman"/>
          <w:szCs w:val="28"/>
        </w:rPr>
        <w:t>ялся прогрызть грубую мешковину зубами.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Сначала ему удалось высвободить правую клешню, а затем уж он легко справился с остальными путами.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Возмущению его не было предела.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Жабёр орал, требуя, чтобы его освободили.  Орал, что было сил. Клешня ныла от боли, пока он просовывал ее под стянутую обрывком каната горловину мешка. </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-Всех повешу! Четвертую! Посажу на электрический утюг! </w:t>
      </w:r>
      <w:r w:rsidRPr="005D0369">
        <w:rPr>
          <w:rFonts w:ascii="Times New Roman" w:hAnsi="Times New Roman" w:cs="Times New Roman"/>
          <w:szCs w:val="28"/>
        </w:rPr>
        <w:tab/>
      </w:r>
      <w:r w:rsidRPr="005D0369">
        <w:rPr>
          <w:rFonts w:ascii="Times New Roman" w:hAnsi="Times New Roman" w:cs="Times New Roman"/>
          <w:szCs w:val="28"/>
        </w:rPr>
        <w:tab/>
        <w:t>Мукичу не понравились чужие угрозы, и он решил проучить слиш</w:t>
      </w:r>
    </w:p>
    <w:p w:rsidR="00885273" w:rsidRPr="005D0369" w:rsidRDefault="00885273" w:rsidP="005A3BF8">
      <w:pPr>
        <w:tabs>
          <w:tab w:val="left" w:pos="1080"/>
        </w:tabs>
        <w:ind w:left="720" w:right="805" w:hanging="11"/>
        <w:jc w:val="both"/>
        <w:rPr>
          <w:rFonts w:ascii="Times New Roman" w:hAnsi="Times New Roman" w:cs="Times New Roman"/>
          <w:szCs w:val="28"/>
        </w:rPr>
      </w:pPr>
      <w:r w:rsidRPr="005D0369">
        <w:rPr>
          <w:rFonts w:ascii="Times New Roman" w:hAnsi="Times New Roman" w:cs="Times New Roman"/>
          <w:szCs w:val="28"/>
        </w:rPr>
        <w:t>ком разговорчивый мешок. Он стянул его с сиденья кареты на землю, и принялся дубасить, чем придется: то палкой, то камнем.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Заткнись, рожденный матерью на электрическом стуле!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ты несчастный! И ты будешь немедленно казнен! Я собственноручно  изжарю тебя на костре, ходячий шашлык! - Огр</w:t>
      </w:r>
      <w:r w:rsidRPr="005D0369">
        <w:rPr>
          <w:rFonts w:ascii="Times New Roman" w:hAnsi="Times New Roman" w:cs="Times New Roman"/>
          <w:szCs w:val="28"/>
        </w:rPr>
        <w:t>ы</w:t>
      </w:r>
      <w:r w:rsidRPr="005D0369">
        <w:rPr>
          <w:rFonts w:ascii="Times New Roman" w:hAnsi="Times New Roman" w:cs="Times New Roman"/>
          <w:szCs w:val="28"/>
        </w:rPr>
        <w:t xml:space="preserve">зался мешок.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Ой, напугал! Напугал-то как! – Мукич сделал вид, что его трясет от беззубых угроз, и нанес по мешку еще несколько ударов.</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Задай ему, задай! – подзадоривал Вукич.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Мешок не сдавался и не просил пощады, а продолжал горлоп</w:t>
      </w:r>
      <w:r w:rsidRPr="005D0369">
        <w:rPr>
          <w:rFonts w:ascii="Times New Roman" w:hAnsi="Times New Roman" w:cs="Times New Roman"/>
          <w:szCs w:val="28"/>
        </w:rPr>
        <w:t>а</w:t>
      </w:r>
      <w:r w:rsidRPr="005D0369">
        <w:rPr>
          <w:rFonts w:ascii="Times New Roman" w:hAnsi="Times New Roman" w:cs="Times New Roman"/>
          <w:szCs w:val="28"/>
        </w:rPr>
        <w:t>нить: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Я теряю терпение! Я взбешен! Вы совсем обнаглели: царя своего по голосу узнать не можете? Мукич, я тебя первого вздерну на веревке. А потом и Вукича.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Живодёры удивленно переглянулись, и Вукич сказал: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Что-то тут не так. Откуда ему известны наши имена? Уж ни шпион ли?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А бес его знает! Одно из двух: либо он ясновидящий урод, либо ему удалось подслушать наш разговор.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ты не думаешь, что он и вправду царь?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Царь в мешке?! Ту с ума спятил! Царь бы в мешке задо</w:t>
      </w:r>
      <w:r w:rsidRPr="005D0369">
        <w:rPr>
          <w:rFonts w:ascii="Times New Roman" w:hAnsi="Times New Roman" w:cs="Times New Roman"/>
          <w:szCs w:val="28"/>
        </w:rPr>
        <w:t>х</w:t>
      </w:r>
      <w:r w:rsidRPr="005D0369">
        <w:rPr>
          <w:rFonts w:ascii="Times New Roman" w:hAnsi="Times New Roman" w:cs="Times New Roman"/>
          <w:szCs w:val="28"/>
        </w:rPr>
        <w:t>нулся. Такого не бывает. Коты в мешках бывают, картошка – бывает, свекла или лук, наконец, но про мешки, набитые царями, мне слышать не приходилось.… Да ты хоть думаешь, что такое говоришь?! Тебя, точно, вздёрнут когда-нибудь на растянутой между пальцами жвачной резинке. Помяни моё слово: обязательно вздёрнут…</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может, его всё-таки немного подменили? Чуть- чуть подменили, а чуть-чуть оставили в покое.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Голову оставили, а туловище подменили?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Правильно, – вступился за себя царь, – меня подменили. Меня подменили целиком, тупоголовые болваны! Мукич, это твоя д</w:t>
      </w:r>
      <w:r w:rsidRPr="005D0369">
        <w:rPr>
          <w:rFonts w:ascii="Times New Roman" w:hAnsi="Times New Roman" w:cs="Times New Roman"/>
          <w:szCs w:val="28"/>
        </w:rPr>
        <w:t>о</w:t>
      </w:r>
      <w:r w:rsidRPr="005D0369">
        <w:rPr>
          <w:rFonts w:ascii="Times New Roman" w:hAnsi="Times New Roman" w:cs="Times New Roman"/>
          <w:szCs w:val="28"/>
        </w:rPr>
        <w:t>гадка?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Моя, вроде.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Освободи меня, и я тебя награжу орденом… Награжу, а потом все равно повешу. А Вукич без ордена умрет. С гирей на шее.</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Мукич не на шутку испугался. Трясущимися руками он стал развязывать узелки на веревке, а когда увидел знакомую клешню с царской «печаткой», рухнул на землю без сознания.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Вукич, убедившись, что в мешке ни кто иной, как царь-атаман-батюшка собственной персоной, затрясся, как осиновый лист: «Мать-природа, посыпь мою голову пеплом динозавра»! Потом, собрав о</w:t>
      </w:r>
      <w:r w:rsidRPr="005D0369">
        <w:rPr>
          <w:rFonts w:ascii="Times New Roman" w:hAnsi="Times New Roman" w:cs="Times New Roman"/>
          <w:szCs w:val="28"/>
        </w:rPr>
        <w:t>с</w:t>
      </w:r>
      <w:r w:rsidRPr="005D0369">
        <w:rPr>
          <w:rFonts w:ascii="Times New Roman" w:hAnsi="Times New Roman" w:cs="Times New Roman"/>
          <w:szCs w:val="28"/>
        </w:rPr>
        <w:t>татки сил, мертвой хваткой вцепился в бахрому мешка: «Седина на мои мускулы! О! Чтоб моему мозгу провалиться мне в голову»!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 нём заговорили гены бульдога. Кружась с мешком в зубах по поляне, он рычал, как бешеный пёс, пока не порвалась холстина, и на землю вместе с его раскрошившимися зубами не просыпался потр</w:t>
      </w:r>
      <w:r w:rsidRPr="005D0369">
        <w:rPr>
          <w:rFonts w:ascii="Times New Roman" w:hAnsi="Times New Roman" w:cs="Times New Roman"/>
          <w:szCs w:val="28"/>
        </w:rPr>
        <w:t>ё</w:t>
      </w:r>
      <w:r w:rsidRPr="005D0369">
        <w:rPr>
          <w:rFonts w:ascii="Times New Roman" w:hAnsi="Times New Roman" w:cs="Times New Roman"/>
          <w:szCs w:val="28"/>
        </w:rPr>
        <w:t xml:space="preserve">панный царь.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Всё еще трясущийся от испуга разбойник подал Ужаснейшему  из Ужаснейших холодеющую руку и подобострастно преклонил кол</w:t>
      </w:r>
      <w:r w:rsidRPr="005D0369">
        <w:rPr>
          <w:rFonts w:ascii="Times New Roman" w:hAnsi="Times New Roman" w:cs="Times New Roman"/>
          <w:szCs w:val="28"/>
        </w:rPr>
        <w:t>е</w:t>
      </w:r>
      <w:r w:rsidRPr="005D0369">
        <w:rPr>
          <w:rFonts w:ascii="Times New Roman" w:hAnsi="Times New Roman" w:cs="Times New Roman"/>
          <w:szCs w:val="28"/>
        </w:rPr>
        <w:t>но: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Я-я-я… Ваше Величество, это Мукич вас избивал. Я нес мешок очень аккуратно, – рот его перекосился. Истязатель продолжал оправдываться, –  я того… этого… сразу понял, что в мешке… того… что-то ценное… Я верой и правдой вам служу… Я смою чужой кр</w:t>
      </w:r>
      <w:r w:rsidRPr="005D0369">
        <w:rPr>
          <w:rFonts w:ascii="Times New Roman" w:hAnsi="Times New Roman" w:cs="Times New Roman"/>
          <w:szCs w:val="28"/>
        </w:rPr>
        <w:t>о</w:t>
      </w:r>
      <w:r w:rsidRPr="005D0369">
        <w:rPr>
          <w:rFonts w:ascii="Times New Roman" w:hAnsi="Times New Roman" w:cs="Times New Roman"/>
          <w:szCs w:val="28"/>
        </w:rPr>
        <w:t>вью… свою вину. Ваше Величество, только прикажите, и я сам о</w:t>
      </w:r>
      <w:r w:rsidRPr="005D0369">
        <w:rPr>
          <w:rFonts w:ascii="Times New Roman" w:hAnsi="Times New Roman" w:cs="Times New Roman"/>
          <w:szCs w:val="28"/>
        </w:rPr>
        <w:t>т</w:t>
      </w:r>
      <w:r w:rsidRPr="005D0369">
        <w:rPr>
          <w:rFonts w:ascii="Times New Roman" w:hAnsi="Times New Roman" w:cs="Times New Roman"/>
          <w:szCs w:val="28"/>
        </w:rPr>
        <w:t xml:space="preserve">рублю Мукичу голову… только прикажите. Пожалуйста, очень вас прошу.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Жабер растер затекшие члены и гаркнул: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Всем смир-р-р-но! Руки в гору! Поднять, Поднять руки!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Разбойники, наблюдавшие за этой картиной со страхом и треп</w:t>
      </w:r>
      <w:r w:rsidRPr="005D0369">
        <w:rPr>
          <w:rFonts w:ascii="Times New Roman" w:hAnsi="Times New Roman" w:cs="Times New Roman"/>
          <w:szCs w:val="28"/>
        </w:rPr>
        <w:t>е</w:t>
      </w:r>
      <w:r w:rsidRPr="005D0369">
        <w:rPr>
          <w:rFonts w:ascii="Times New Roman" w:hAnsi="Times New Roman" w:cs="Times New Roman"/>
          <w:szCs w:val="28"/>
        </w:rPr>
        <w:t>том, попадали на землю.</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Лежать будете потом, когда я вас зарою!</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Мукич вскочил на ноги, сделал шаг вперед, попытался высл</w:t>
      </w:r>
      <w:r w:rsidRPr="005D0369">
        <w:rPr>
          <w:rFonts w:ascii="Times New Roman" w:hAnsi="Times New Roman" w:cs="Times New Roman"/>
          <w:szCs w:val="28"/>
        </w:rPr>
        <w:t>у</w:t>
      </w:r>
      <w:r w:rsidRPr="005D0369">
        <w:rPr>
          <w:rFonts w:ascii="Times New Roman" w:hAnsi="Times New Roman" w:cs="Times New Roman"/>
          <w:szCs w:val="28"/>
        </w:rPr>
        <w:t>житься: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Я-я-я… Ваше Величество, разрешите всем отрубить гол</w:t>
      </w:r>
      <w:r w:rsidRPr="005D0369">
        <w:rPr>
          <w:rFonts w:ascii="Times New Roman" w:hAnsi="Times New Roman" w:cs="Times New Roman"/>
          <w:szCs w:val="28"/>
        </w:rPr>
        <w:t>о</w:t>
      </w:r>
      <w:r w:rsidRPr="005D0369">
        <w:rPr>
          <w:rFonts w:ascii="Times New Roman" w:hAnsi="Times New Roman" w:cs="Times New Roman"/>
          <w:szCs w:val="28"/>
        </w:rPr>
        <w:t>вы?! Я-я-я… И в первую очередь Вукичу. Он все, подлец, врет: это не я вас избивал, а он. Я  держал его за руку, чтобы он не смог хор</w:t>
      </w:r>
      <w:r w:rsidRPr="005D0369">
        <w:rPr>
          <w:rFonts w:ascii="Times New Roman" w:hAnsi="Times New Roman" w:cs="Times New Roman"/>
          <w:szCs w:val="28"/>
        </w:rPr>
        <w:t>о</w:t>
      </w:r>
      <w:r w:rsidRPr="005D0369">
        <w:rPr>
          <w:rFonts w:ascii="Times New Roman" w:hAnsi="Times New Roman" w:cs="Times New Roman"/>
          <w:szCs w:val="28"/>
        </w:rPr>
        <w:t>шенько размахнуться. Честное повинительное! Да я за царя, – и он с разворота ударил Вукича в челюсть, – хоть в горящую баню, хоть в кино!..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Второй истязатель свалился с первого удара, успев выдохнуть бессвязную чушь:</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Прощай, мама… Я улетаю к белке на блины…</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Ничего удивительного:  его и без того раскачивал страх, как б</w:t>
      </w:r>
      <w:r w:rsidRPr="005D0369">
        <w:rPr>
          <w:rFonts w:ascii="Times New Roman" w:hAnsi="Times New Roman" w:cs="Times New Roman"/>
          <w:szCs w:val="28"/>
        </w:rPr>
        <w:t>ы</w:t>
      </w:r>
      <w:r w:rsidRPr="005D0369">
        <w:rPr>
          <w:rFonts w:ascii="Times New Roman" w:hAnsi="Times New Roman" w:cs="Times New Roman"/>
          <w:szCs w:val="28"/>
        </w:rPr>
        <w:t>линку.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Царь поднял с земли дубину и стал ею безжалостно охаживать свое войско:</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Вот мы сейчас отделим мух от котлет!.. А заодно и котлеты от мух!..</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И что останется?</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Крахмал и картон.</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Это же несъедобно. Меня бы, – она передала ужимками н</w:t>
      </w:r>
      <w:r w:rsidRPr="005D0369">
        <w:rPr>
          <w:rFonts w:ascii="Times New Roman" w:hAnsi="Times New Roman" w:cs="Times New Roman"/>
          <w:szCs w:val="28"/>
        </w:rPr>
        <w:t>е</w:t>
      </w:r>
      <w:r w:rsidRPr="005D0369">
        <w:rPr>
          <w:rFonts w:ascii="Times New Roman" w:hAnsi="Times New Roman" w:cs="Times New Roman"/>
          <w:szCs w:val="28"/>
        </w:rPr>
        <w:t>сварение желудка, – Ну, ты понимаешь…</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w:t>
      </w:r>
      <w:r>
        <w:rPr>
          <w:rFonts w:ascii="Times New Roman" w:hAnsi="Times New Roman" w:cs="Times New Roman"/>
          <w:szCs w:val="28"/>
        </w:rPr>
        <w:t xml:space="preserve"> </w:t>
      </w:r>
      <w:r w:rsidRPr="005D0369">
        <w:rPr>
          <w:rFonts w:ascii="Times New Roman" w:hAnsi="Times New Roman" w:cs="Times New Roman"/>
          <w:szCs w:val="28"/>
        </w:rPr>
        <w:t xml:space="preserve"> Всякое действие вызывает противодействие. Закон Ньют</w:t>
      </w:r>
      <w:r w:rsidRPr="005D0369">
        <w:rPr>
          <w:rFonts w:ascii="Times New Roman" w:hAnsi="Times New Roman" w:cs="Times New Roman"/>
          <w:szCs w:val="28"/>
        </w:rPr>
        <w:t>о</w:t>
      </w:r>
      <w:r w:rsidRPr="005D0369">
        <w:rPr>
          <w:rFonts w:ascii="Times New Roman" w:hAnsi="Times New Roman" w:cs="Times New Roman"/>
          <w:szCs w:val="28"/>
        </w:rPr>
        <w:t>на.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Истязатель махал дубиной направо и налево до тех пор, пока не выбился из сил. Уже еле ворочая языком, приказал:</w:t>
      </w:r>
    </w:p>
    <w:p w:rsidR="00885273" w:rsidRDefault="00885273" w:rsidP="005A3BF8">
      <w:pPr>
        <w:tabs>
          <w:tab w:val="left" w:pos="1080"/>
        </w:tabs>
        <w:ind w:left="1135" w:right="805"/>
        <w:jc w:val="both"/>
        <w:rPr>
          <w:rFonts w:ascii="Times New Roman" w:hAnsi="Times New Roman" w:cs="Times New Roman"/>
          <w:szCs w:val="28"/>
        </w:rPr>
      </w:pPr>
      <w:r>
        <w:rPr>
          <w:rFonts w:ascii="Times New Roman" w:hAnsi="Times New Roman" w:cs="Times New Roman"/>
          <w:szCs w:val="28"/>
        </w:rPr>
        <w:t xml:space="preserve">–          </w:t>
      </w:r>
      <w:r w:rsidRPr="005D0369">
        <w:rPr>
          <w:rFonts w:ascii="Times New Roman" w:hAnsi="Times New Roman" w:cs="Times New Roman"/>
          <w:szCs w:val="28"/>
        </w:rPr>
        <w:t>Найти мне этого гнома из Содома и Гоморры! А с вами я после разберусь! Вы меня слышали, уроды вы стоеросовые?! Д</w:t>
      </w:r>
      <w:r w:rsidRPr="005D0369">
        <w:rPr>
          <w:rFonts w:ascii="Times New Roman" w:hAnsi="Times New Roman" w:cs="Times New Roman"/>
          <w:szCs w:val="28"/>
        </w:rPr>
        <w:t>у</w:t>
      </w:r>
      <w:r w:rsidRPr="005D0369">
        <w:rPr>
          <w:rFonts w:ascii="Times New Roman" w:hAnsi="Times New Roman" w:cs="Times New Roman"/>
          <w:szCs w:val="28"/>
        </w:rPr>
        <w:t>бины вы неотесанные, немедленно исполняйте!!!</w:t>
      </w:r>
      <w:r w:rsidRPr="005D0369">
        <w:rPr>
          <w:rFonts w:ascii="Times New Roman" w:hAnsi="Times New Roman" w:cs="Times New Roman"/>
          <w:szCs w:val="28"/>
        </w:rPr>
        <w:tab/>
      </w:r>
    </w:p>
    <w:p w:rsidR="00885273" w:rsidRDefault="00885273" w:rsidP="005A3BF8">
      <w:pPr>
        <w:tabs>
          <w:tab w:val="left" w:pos="1080"/>
        </w:tabs>
        <w:ind w:left="1135" w:right="805"/>
        <w:jc w:val="both"/>
        <w:rPr>
          <w:rFonts w:ascii="Times New Roman" w:hAnsi="Times New Roman" w:cs="Times New Roman"/>
          <w:szCs w:val="28"/>
        </w:rPr>
      </w:pPr>
    </w:p>
    <w:p w:rsidR="00885273" w:rsidRPr="005D0369" w:rsidRDefault="00885273" w:rsidP="005A3BF8">
      <w:pPr>
        <w:pStyle w:val="Heading1"/>
        <w:ind w:right="805" w:firstLine="1418"/>
      </w:pPr>
      <w:r w:rsidRPr="005D0369">
        <w:t>11.</w:t>
      </w:r>
      <w:r>
        <w:t xml:space="preserve"> </w:t>
      </w:r>
      <w:r w:rsidRPr="005D0369">
        <w:t xml:space="preserve"> </w:t>
      </w:r>
      <w:r>
        <w:pict>
          <v:shape id="_x0000_i1036" type="#_x0000_t136" style="width:27.75pt;height:51pt">
            <v:shadow color="#868686"/>
            <v:textpath style="font-family:&quot;Arial Black&quot;;v-text-kern:t" trim="t" fitpath="t" string="В"/>
          </v:shape>
        </w:pict>
      </w:r>
      <w:r w:rsidRPr="005D0369">
        <w:t xml:space="preserve">торое пленение поисковиков.  </w:t>
      </w:r>
      <w:r w:rsidRPr="005D0369">
        <w:tab/>
      </w:r>
      <w:r w:rsidRPr="005D0369">
        <w:tab/>
      </w:r>
      <w:r w:rsidRPr="005D0369">
        <w:tab/>
      </w:r>
    </w:p>
    <w:p w:rsidR="00885273" w:rsidRPr="005D0369" w:rsidRDefault="00885273" w:rsidP="005A3BF8">
      <w:pPr>
        <w:pStyle w:val="Heading1"/>
        <w:ind w:right="805"/>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ВИУЛА безмятежно уснула на ладони у Скукера. </w:t>
      </w:r>
    </w:p>
    <w:p w:rsidR="00885273" w:rsidRPr="005D0369" w:rsidRDefault="00885273" w:rsidP="005A3BF8">
      <w:pPr>
        <w:tabs>
          <w:tab w:val="left" w:pos="1080"/>
        </w:tabs>
        <w:ind w:left="720" w:right="805" w:firstLine="720"/>
        <w:jc w:val="both"/>
        <w:rPr>
          <w:rFonts w:ascii="Times New Roman" w:hAnsi="Times New Roman" w:cs="Times New Roman"/>
          <w:i/>
          <w:iCs/>
          <w:szCs w:val="28"/>
        </w:rPr>
      </w:pPr>
      <w:r w:rsidRPr="005D0369">
        <w:rPr>
          <w:rFonts w:ascii="Times New Roman" w:hAnsi="Times New Roman" w:cs="Times New Roman"/>
          <w:szCs w:val="28"/>
        </w:rPr>
        <w:t>Ей снилось ласковое море и раскачивающийся на волнах м</w:t>
      </w:r>
      <w:r w:rsidRPr="005D0369">
        <w:rPr>
          <w:rFonts w:ascii="Times New Roman" w:hAnsi="Times New Roman" w:cs="Times New Roman"/>
          <w:szCs w:val="28"/>
        </w:rPr>
        <w:t>а</w:t>
      </w:r>
      <w:r w:rsidRPr="005D0369">
        <w:rPr>
          <w:rFonts w:ascii="Times New Roman" w:hAnsi="Times New Roman" w:cs="Times New Roman"/>
          <w:szCs w:val="28"/>
        </w:rPr>
        <w:t>ленький парусник, на палубе которого стоял прекрасный юноша, так похожий на Скукера. Рядом с ним резвились дельфины. Чайки пров</w:t>
      </w:r>
      <w:r w:rsidRPr="005D0369">
        <w:rPr>
          <w:rFonts w:ascii="Times New Roman" w:hAnsi="Times New Roman" w:cs="Times New Roman"/>
          <w:szCs w:val="28"/>
        </w:rPr>
        <w:t>о</w:t>
      </w:r>
      <w:r w:rsidRPr="005D0369">
        <w:rPr>
          <w:rFonts w:ascii="Times New Roman" w:hAnsi="Times New Roman" w:cs="Times New Roman"/>
          <w:szCs w:val="28"/>
        </w:rPr>
        <w:t>жали почти что игрушечное судёнышко каким-то молитвенным пен</w:t>
      </w:r>
      <w:r w:rsidRPr="005D0369">
        <w:rPr>
          <w:rFonts w:ascii="Times New Roman" w:hAnsi="Times New Roman" w:cs="Times New Roman"/>
          <w:szCs w:val="28"/>
        </w:rPr>
        <w:t>и</w:t>
      </w:r>
      <w:r w:rsidRPr="005D0369">
        <w:rPr>
          <w:rFonts w:ascii="Times New Roman" w:hAnsi="Times New Roman" w:cs="Times New Roman"/>
          <w:szCs w:val="28"/>
        </w:rPr>
        <w:t xml:space="preserve">ем: </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Возвращайся, скорее, любимый,</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в ту страну, где оставил меня,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где я плачу, как летние ливни,</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не тебя, а разлуку виня.</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Сложилось мнение, что чайки умеют только кричать. Неправда, чайки умеют плакать и молиться. Они, как и всё на земле, созданы Б</w:t>
      </w:r>
      <w:r w:rsidRPr="005D0369">
        <w:rPr>
          <w:rFonts w:ascii="Times New Roman" w:hAnsi="Times New Roman" w:cs="Times New Roman"/>
          <w:szCs w:val="28"/>
        </w:rPr>
        <w:t>о</w:t>
      </w:r>
      <w:r w:rsidRPr="005D0369">
        <w:rPr>
          <w:rFonts w:ascii="Times New Roman" w:hAnsi="Times New Roman" w:cs="Times New Roman"/>
          <w:szCs w:val="28"/>
        </w:rPr>
        <w:t>гом, а всё, что создано богом, должно в него верить: и камни, и люди!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Виуле казалось, что она парит в облаках вместе с этими пр</w:t>
      </w:r>
      <w:r w:rsidRPr="005D0369">
        <w:rPr>
          <w:rFonts w:ascii="Times New Roman" w:hAnsi="Times New Roman" w:cs="Times New Roman"/>
          <w:szCs w:val="28"/>
        </w:rPr>
        <w:t>е</w:t>
      </w:r>
      <w:r w:rsidRPr="005D0369">
        <w:rPr>
          <w:rFonts w:ascii="Times New Roman" w:hAnsi="Times New Roman" w:cs="Times New Roman"/>
          <w:szCs w:val="28"/>
        </w:rPr>
        <w:t>красными птицами, оберегая путешественника от яростных штормов и морских пиратов…  Мысленно она посылала привет морскому П</w:t>
      </w:r>
      <w:r w:rsidRPr="005D0369">
        <w:rPr>
          <w:rFonts w:ascii="Times New Roman" w:hAnsi="Times New Roman" w:cs="Times New Roman"/>
          <w:szCs w:val="28"/>
        </w:rPr>
        <w:t>и</w:t>
      </w:r>
      <w:r w:rsidRPr="005D0369">
        <w:rPr>
          <w:rFonts w:ascii="Times New Roman" w:hAnsi="Times New Roman" w:cs="Times New Roman"/>
          <w:szCs w:val="28"/>
        </w:rPr>
        <w:t>фагору: «Семь штанов вам под килем, дорогой товарищ»!</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Тем временем разбойники усердно прочесывали местность вблизи кареты, ощупывая копьями каждый куст, каждую травинку.</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Опасаясь больше за жизнь Виолы, чем за свою собственную, Скукер решился прервать ее сон. Он осторожно провёл подушечками пальцев по ее  вздрагивающим рожкам и сказал: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Просыпайся. Просыпайся. Кажется, нас не хотят оставить в покое. Спасаться будем быстро и без шума.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 такую рань?! Нам что, делать больше нечего?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дурачься, положение, действительно, серьезное. Пол</w:t>
      </w:r>
      <w:r w:rsidRPr="005D0369">
        <w:rPr>
          <w:rFonts w:ascii="Times New Roman" w:hAnsi="Times New Roman" w:cs="Times New Roman"/>
          <w:szCs w:val="28"/>
        </w:rPr>
        <w:t>е</w:t>
      </w:r>
      <w:r w:rsidRPr="005D0369">
        <w:rPr>
          <w:rFonts w:ascii="Times New Roman" w:hAnsi="Times New Roman" w:cs="Times New Roman"/>
          <w:szCs w:val="28"/>
        </w:rPr>
        <w:t>зай ко мне в карман и сиди тихо. Я спрячусь за нас двоих…</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по-пластунски подполз к придорожному лопуху. Пр</w:t>
      </w:r>
      <w:r w:rsidRPr="005D0369">
        <w:rPr>
          <w:rFonts w:ascii="Times New Roman" w:hAnsi="Times New Roman" w:cs="Times New Roman"/>
          <w:szCs w:val="28"/>
        </w:rPr>
        <w:t>и</w:t>
      </w:r>
      <w:r w:rsidRPr="005D0369">
        <w:rPr>
          <w:rFonts w:ascii="Times New Roman" w:hAnsi="Times New Roman" w:cs="Times New Roman"/>
          <w:szCs w:val="28"/>
        </w:rPr>
        <w:t xml:space="preserve">крываясь им, как ширмой, распластался на земле и замер, водрузив на голову пучок травы для лучшей маскировки.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Ой, мне щекотно, – сказала Виула… Знаешь, если я поги</w:t>
      </w:r>
      <w:r w:rsidRPr="005D0369">
        <w:rPr>
          <w:rFonts w:ascii="Times New Roman" w:hAnsi="Times New Roman" w:cs="Times New Roman"/>
          <w:szCs w:val="28"/>
        </w:rPr>
        <w:t>б</w:t>
      </w:r>
      <w:r w:rsidRPr="005D0369">
        <w:rPr>
          <w:rFonts w:ascii="Times New Roman" w:hAnsi="Times New Roman" w:cs="Times New Roman"/>
          <w:szCs w:val="28"/>
        </w:rPr>
        <w:t>ну, поставь на могиле надгробие в виде одуванчика… а на виногра</w:t>
      </w:r>
      <w:r w:rsidRPr="005D0369">
        <w:rPr>
          <w:rFonts w:ascii="Times New Roman" w:hAnsi="Times New Roman" w:cs="Times New Roman"/>
          <w:szCs w:val="28"/>
        </w:rPr>
        <w:t>д</w:t>
      </w:r>
      <w:r w:rsidRPr="005D0369">
        <w:rPr>
          <w:rFonts w:ascii="Times New Roman" w:hAnsi="Times New Roman" w:cs="Times New Roman"/>
          <w:szCs w:val="28"/>
        </w:rPr>
        <w:t>ном листе напиши капустным соком: «Спи спокойно. Ты больше н</w:t>
      </w:r>
      <w:r w:rsidRPr="005D0369">
        <w:rPr>
          <w:rFonts w:ascii="Times New Roman" w:hAnsi="Times New Roman" w:cs="Times New Roman"/>
          <w:szCs w:val="28"/>
        </w:rPr>
        <w:t>и</w:t>
      </w:r>
      <w:r w:rsidRPr="005D0369">
        <w:rPr>
          <w:rFonts w:ascii="Times New Roman" w:hAnsi="Times New Roman" w:cs="Times New Roman"/>
          <w:szCs w:val="28"/>
        </w:rPr>
        <w:t>кому не нужна». Обещаешь?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Прекрати. Сейчас не до шуточек.</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Один из охранников споткнулся о замшелую кочку и упал р</w:t>
      </w:r>
      <w:r w:rsidRPr="005D0369">
        <w:rPr>
          <w:rFonts w:ascii="Times New Roman" w:hAnsi="Times New Roman" w:cs="Times New Roman"/>
          <w:szCs w:val="28"/>
        </w:rPr>
        <w:t>я</w:t>
      </w:r>
      <w:r w:rsidRPr="005D0369">
        <w:rPr>
          <w:rFonts w:ascii="Times New Roman" w:hAnsi="Times New Roman" w:cs="Times New Roman"/>
          <w:szCs w:val="28"/>
        </w:rPr>
        <w:t xml:space="preserve">дом с беглецами.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был Мукич. В падении он совершенно случайно зацепился копьем за полосатый колпак Скукера и понял, что угодил в самое я</w:t>
      </w:r>
      <w:r w:rsidRPr="005D0369">
        <w:rPr>
          <w:rFonts w:ascii="Times New Roman" w:hAnsi="Times New Roman" w:cs="Times New Roman"/>
          <w:szCs w:val="28"/>
        </w:rPr>
        <w:t>б</w:t>
      </w:r>
      <w:r w:rsidRPr="005D0369">
        <w:rPr>
          <w:rFonts w:ascii="Times New Roman" w:hAnsi="Times New Roman" w:cs="Times New Roman"/>
          <w:szCs w:val="28"/>
        </w:rPr>
        <w:t xml:space="preserve">лочко.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Поднимаясь с земли, Мукич победно вскинул копье вверх:</w:t>
      </w:r>
    </w:p>
    <w:p w:rsidR="00885273" w:rsidRPr="005D0369" w:rsidRDefault="00885273" w:rsidP="005A3BF8">
      <w:pPr>
        <w:tabs>
          <w:tab w:val="left" w:pos="1080"/>
        </w:tabs>
        <w:ind w:left="1135" w:right="805"/>
        <w:jc w:val="both"/>
        <w:rPr>
          <w:rFonts w:ascii="Times New Roman" w:hAnsi="Times New Roman" w:cs="Times New Roman"/>
          <w:szCs w:val="28"/>
        </w:rPr>
      </w:pPr>
      <w:r w:rsidRPr="005D0369">
        <w:rPr>
          <w:rFonts w:ascii="Times New Roman" w:hAnsi="Times New Roman" w:cs="Times New Roman"/>
          <w:b/>
          <w:sz w:val="36"/>
          <w:szCs w:val="28"/>
        </w:rPr>
        <w:t xml:space="preserve">   </w:t>
      </w:r>
      <w:r>
        <w:rPr>
          <w:rFonts w:ascii="Times New Roman" w:hAnsi="Times New Roman" w:cs="Times New Roman"/>
          <w:b/>
          <w:sz w:val="36"/>
          <w:szCs w:val="28"/>
        </w:rPr>
        <w:t>–</w:t>
      </w:r>
      <w:r w:rsidRPr="005D0369">
        <w:rPr>
          <w:rFonts w:ascii="Times New Roman" w:hAnsi="Times New Roman" w:cs="Times New Roman"/>
          <w:b/>
          <w:sz w:val="36"/>
          <w:szCs w:val="28"/>
        </w:rPr>
        <w:t xml:space="preserve">     </w:t>
      </w:r>
      <w:r w:rsidRPr="005D0369">
        <w:rPr>
          <w:rFonts w:ascii="Times New Roman" w:hAnsi="Times New Roman" w:cs="Times New Roman"/>
          <w:szCs w:val="28"/>
        </w:rPr>
        <w:t>Есть! Я его поймал! Я поймал негодного петрушку!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беспомощно болтался на острие:</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xml:space="preserve">–       </w:t>
      </w:r>
      <w:r w:rsidRPr="005D0369">
        <w:rPr>
          <w:rFonts w:ascii="Times New Roman" w:hAnsi="Times New Roman" w:cs="Times New Roman"/>
          <w:szCs w:val="28"/>
        </w:rPr>
        <w:t>Мамочка, я лечу… А говорят, что гномы не летают.</w:t>
      </w:r>
    </w:p>
    <w:p w:rsidR="00885273" w:rsidRPr="005D0369" w:rsidRDefault="00885273" w:rsidP="005A3BF8">
      <w:pPr>
        <w:tabs>
          <w:tab w:val="left" w:pos="1080"/>
        </w:tabs>
        <w:ind w:left="720" w:right="805" w:firstLine="720"/>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Летают, медовый, летают… но только низехонько-низехонько…</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А я… кажется… не хочу… Меня укачивает… Отпусти,  д</w:t>
      </w:r>
      <w:r w:rsidRPr="005D0369">
        <w:rPr>
          <w:rFonts w:ascii="Times New Roman" w:hAnsi="Times New Roman" w:cs="Times New Roman"/>
          <w:szCs w:val="28"/>
        </w:rPr>
        <w:t>я</w:t>
      </w:r>
      <w:r w:rsidRPr="005D0369">
        <w:rPr>
          <w:rFonts w:ascii="Times New Roman" w:hAnsi="Times New Roman" w:cs="Times New Roman"/>
          <w:szCs w:val="28"/>
        </w:rPr>
        <w:t>денька…</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Не жужжи!</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Гадкий!</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Не тикай, как часы. Надоел!</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Я же маленький еще…</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Закрой-ка свои лопасти.</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Какой вы ву-у-льгарный…</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Мукич приставил копье к ноге, а Скукера прихватил за ухо: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У тебя, что, колпак гвоздями к голове прибит? – Успела заметить Виула, не понимая трагичности ситуации. – Почему он с т</w:t>
      </w:r>
      <w:r w:rsidRPr="005D0369">
        <w:rPr>
          <w:rFonts w:ascii="Times New Roman" w:hAnsi="Times New Roman" w:cs="Times New Roman"/>
          <w:szCs w:val="28"/>
        </w:rPr>
        <w:t>е</w:t>
      </w:r>
      <w:r w:rsidRPr="005D0369">
        <w:rPr>
          <w:rFonts w:ascii="Times New Roman" w:hAnsi="Times New Roman" w:cs="Times New Roman"/>
          <w:szCs w:val="28"/>
        </w:rPr>
        <w:t>бя не слетел?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Просто взял и не слетел. Наконечник копья запутался в моих волосах. Мне ужасно не повезло.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Тебе дико не повезло. А мне отчаянно подфартило? – Ир</w:t>
      </w:r>
      <w:r w:rsidRPr="005D0369">
        <w:rPr>
          <w:rFonts w:ascii="Times New Roman" w:hAnsi="Times New Roman" w:cs="Times New Roman"/>
          <w:szCs w:val="28"/>
        </w:rPr>
        <w:t>о</w:t>
      </w:r>
      <w:r w:rsidRPr="005D0369">
        <w:rPr>
          <w:rFonts w:ascii="Times New Roman" w:hAnsi="Times New Roman" w:cs="Times New Roman"/>
          <w:szCs w:val="28"/>
        </w:rPr>
        <w:t>низировала Виула.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Молчи и не высовывайся. Сделай вид, что тебя со мной нет.</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Вукич, претендуя на пальму первенства в поимке беглеца, заявил: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моя заслуга. Если бы я, Мукич, не подкосил тебя по</w:t>
      </w:r>
      <w:r w:rsidRPr="005D0369">
        <w:rPr>
          <w:rFonts w:ascii="Times New Roman" w:hAnsi="Times New Roman" w:cs="Times New Roman"/>
          <w:szCs w:val="28"/>
        </w:rPr>
        <w:t>д</w:t>
      </w:r>
      <w:r w:rsidRPr="005D0369">
        <w:rPr>
          <w:rFonts w:ascii="Times New Roman" w:hAnsi="Times New Roman" w:cs="Times New Roman"/>
          <w:szCs w:val="28"/>
        </w:rPr>
        <w:t>ножкой и ты не споткнулся, мы бы их проворонили. Так что половина медали моя.</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Тогда Жабёр их рассудил: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Ха-ха! Медали вам, конечно, не видать, как своих ушей! Ишь чего захотели, обормоты несчастные! Но, так и быть, я оставлю вам одну голову на двоих. Ха! И вы ещё скажите мне за это спасибо. Ну же, не слышу слов благодарности!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Спасибо, о Великий! О, лучезарный кривой и отвратный, спасибо тебе большое!..– хором ответили Вукич и Мукич.</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Жабёр что-то буркнул в ответ, и погнался за прыгающими н</w:t>
      </w:r>
      <w:r w:rsidRPr="005D0369">
        <w:rPr>
          <w:rFonts w:ascii="Times New Roman" w:hAnsi="Times New Roman" w:cs="Times New Roman"/>
          <w:szCs w:val="28"/>
        </w:rPr>
        <w:t>е</w:t>
      </w:r>
      <w:r w:rsidRPr="005D0369">
        <w:rPr>
          <w:rFonts w:ascii="Times New Roman" w:hAnsi="Times New Roman" w:cs="Times New Roman"/>
          <w:szCs w:val="28"/>
        </w:rPr>
        <w:t>подалёку кузнечиками. Легко поймав парочку самых жирных стра</w:t>
      </w:r>
      <w:r w:rsidRPr="005D0369">
        <w:rPr>
          <w:rFonts w:ascii="Times New Roman" w:hAnsi="Times New Roman" w:cs="Times New Roman"/>
          <w:szCs w:val="28"/>
        </w:rPr>
        <w:t>ш</w:t>
      </w:r>
      <w:r w:rsidRPr="005D0369">
        <w:rPr>
          <w:rFonts w:ascii="Times New Roman" w:hAnsi="Times New Roman" w:cs="Times New Roman"/>
          <w:szCs w:val="28"/>
        </w:rPr>
        <w:t>ной клешней, он хотел было отправить их в рот, но передумал. Он т</w:t>
      </w:r>
      <w:r w:rsidRPr="005D0369">
        <w:rPr>
          <w:rFonts w:ascii="Times New Roman" w:hAnsi="Times New Roman" w:cs="Times New Roman"/>
          <w:szCs w:val="28"/>
        </w:rPr>
        <w:t>о</w:t>
      </w:r>
      <w:r w:rsidRPr="005D0369">
        <w:rPr>
          <w:rFonts w:ascii="Times New Roman" w:hAnsi="Times New Roman" w:cs="Times New Roman"/>
          <w:szCs w:val="28"/>
        </w:rPr>
        <w:t>ропился на празднество в свой замок, и потому  решил запрячь кузн</w:t>
      </w:r>
      <w:r w:rsidRPr="005D0369">
        <w:rPr>
          <w:rFonts w:ascii="Times New Roman" w:hAnsi="Times New Roman" w:cs="Times New Roman"/>
          <w:szCs w:val="28"/>
        </w:rPr>
        <w:t>е</w:t>
      </w:r>
      <w:r w:rsidRPr="005D0369">
        <w:rPr>
          <w:rFonts w:ascii="Times New Roman" w:hAnsi="Times New Roman" w:cs="Times New Roman"/>
          <w:szCs w:val="28"/>
        </w:rPr>
        <w:t>чиков в карету, благо они были почти свежими от страха.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Скукер едет ко мне в гости. Двое – со мной! Остальным – подмести поляну, почистить оружие и возвращаться в расположение  части. – Приказал повелитель.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Командиром роты Жабёр назначил одноглазого Циклопиуса, праправнука знаменитого Циклопа-одноноса Зашибенного.  </w:t>
      </w:r>
      <w:r w:rsidRPr="005D0369">
        <w:rPr>
          <w:rFonts w:ascii="Times New Roman" w:hAnsi="Times New Roman" w:cs="Times New Roman"/>
          <w:szCs w:val="28"/>
        </w:rPr>
        <w:tab/>
      </w:r>
      <w:r w:rsidRPr="005D0369">
        <w:rPr>
          <w:rFonts w:ascii="Times New Roman" w:hAnsi="Times New Roman" w:cs="Times New Roman"/>
          <w:szCs w:val="28"/>
        </w:rPr>
        <w:tab/>
        <w:t xml:space="preserve">     Виноградная Улитка только теперь прочувствовала тяжесть полож</w:t>
      </w:r>
      <w:r w:rsidRPr="005D0369">
        <w:rPr>
          <w:rFonts w:ascii="Times New Roman" w:hAnsi="Times New Roman" w:cs="Times New Roman"/>
          <w:szCs w:val="28"/>
        </w:rPr>
        <w:t>е</w:t>
      </w:r>
      <w:r w:rsidRPr="005D0369">
        <w:rPr>
          <w:rFonts w:ascii="Times New Roman" w:hAnsi="Times New Roman" w:cs="Times New Roman"/>
          <w:szCs w:val="28"/>
        </w:rPr>
        <w:t>ния. Виула всхлипнула и плотно прижалась к Скукеру. Мысленно она корила себя за то, что вовремя не отреагировала на опасность. Ей ст</w:t>
      </w:r>
      <w:r w:rsidRPr="005D0369">
        <w:rPr>
          <w:rFonts w:ascii="Times New Roman" w:hAnsi="Times New Roman" w:cs="Times New Roman"/>
          <w:szCs w:val="28"/>
        </w:rPr>
        <w:t>а</w:t>
      </w:r>
      <w:r w:rsidRPr="005D0369">
        <w:rPr>
          <w:rFonts w:ascii="Times New Roman" w:hAnsi="Times New Roman" w:cs="Times New Roman"/>
          <w:szCs w:val="28"/>
        </w:rPr>
        <w:t xml:space="preserve">ло по-настоящему страшно, и пересилить страх она не могла. </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Виноградная Улитка только закрыла глазки и всхлипнула: «И почему мы такие неудачливые? Неужели я больше никогда не увижу Всемирного Потопа»?..</w:t>
      </w:r>
      <w:r w:rsidRPr="005D0369">
        <w:rPr>
          <w:rFonts w:ascii="Times New Roman" w:hAnsi="Times New Roman" w:cs="Times New Roman"/>
          <w:szCs w:val="28"/>
        </w:rPr>
        <w:tab/>
      </w:r>
    </w:p>
    <w:p w:rsidR="00885273" w:rsidRDefault="00885273" w:rsidP="005A3BF8">
      <w:pPr>
        <w:tabs>
          <w:tab w:val="left" w:pos="1080"/>
        </w:tabs>
        <w:ind w:left="720" w:right="805" w:firstLine="720"/>
        <w:jc w:val="both"/>
        <w:rPr>
          <w:rFonts w:ascii="Times New Roman" w:hAnsi="Times New Roman" w:cs="Times New Roman"/>
          <w:szCs w:val="28"/>
        </w:rPr>
      </w:pPr>
    </w:p>
    <w:p w:rsidR="00885273" w:rsidRDefault="00885273" w:rsidP="005A3BF8">
      <w:pPr>
        <w:pStyle w:val="Heading1"/>
        <w:ind w:right="805" w:firstLine="1418"/>
      </w:pPr>
      <w:r w:rsidRPr="005D0369">
        <w:t xml:space="preserve">12.   </w:t>
      </w:r>
      <w:r>
        <w:pict>
          <v:shape id="_x0000_i1037" type="#_x0000_t136" style="width:24pt;height:51pt">
            <v:shadow color="#868686"/>
            <v:textpath style="font-family:&quot;Arial Black&quot;;v-text-kern:t" trim="t" fitpath="t" string="Г"/>
          </v:shape>
        </w:pict>
      </w:r>
      <w:r w:rsidRPr="005D0369">
        <w:t xml:space="preserve">номы выходят на след кладоискателя </w:t>
      </w:r>
    </w:p>
    <w:p w:rsidR="00885273" w:rsidRPr="005D0369" w:rsidRDefault="00885273" w:rsidP="005A3BF8">
      <w:pPr>
        <w:pStyle w:val="Heading1"/>
        <w:ind w:right="805" w:firstLine="1418"/>
      </w:pPr>
      <w:r w:rsidRPr="005D0369">
        <w:t>и  расчески.</w:t>
      </w:r>
      <w:r w:rsidRPr="005D0369">
        <w:tab/>
      </w:r>
      <w:r w:rsidRPr="005D0369">
        <w:tab/>
      </w:r>
    </w:p>
    <w:p w:rsidR="00885273" w:rsidRPr="005D0369" w:rsidRDefault="00885273" w:rsidP="005A3BF8">
      <w:pPr>
        <w:tabs>
          <w:tab w:val="left" w:pos="1080"/>
        </w:tabs>
        <w:ind w:left="720" w:right="805" w:firstLine="720"/>
        <w:jc w:val="both"/>
        <w:rPr>
          <w:rFonts w:ascii="Times New Roman" w:hAnsi="Times New Roman" w:cs="Times New Roman"/>
          <w:b/>
          <w:bCs/>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АЛСАЙ, уже отчаявшись когда-либо найти своего возлюбле</w:t>
      </w:r>
      <w:r w:rsidRPr="005D0369">
        <w:rPr>
          <w:rFonts w:ascii="Times New Roman" w:hAnsi="Times New Roman" w:cs="Times New Roman"/>
          <w:szCs w:val="28"/>
        </w:rPr>
        <w:t>н</w:t>
      </w:r>
      <w:r w:rsidRPr="005D0369">
        <w:rPr>
          <w:rFonts w:ascii="Times New Roman" w:hAnsi="Times New Roman" w:cs="Times New Roman"/>
          <w:szCs w:val="28"/>
        </w:rPr>
        <w:t>ного, случайно набрела на оброненное Скукером ситечко. Тогда-то она и поняла, что свежевырытая ямка под развесистым деревом, о</w:t>
      </w:r>
      <w:r w:rsidRPr="005D0369">
        <w:rPr>
          <w:rFonts w:ascii="Times New Roman" w:hAnsi="Times New Roman" w:cs="Times New Roman"/>
          <w:szCs w:val="28"/>
        </w:rPr>
        <w:t>т</w:t>
      </w:r>
      <w:r w:rsidRPr="005D0369">
        <w:rPr>
          <w:rFonts w:ascii="Times New Roman" w:hAnsi="Times New Roman" w:cs="Times New Roman"/>
          <w:szCs w:val="28"/>
        </w:rPr>
        <w:t>рыта отнюдь не кротом. Она радостно стала сзывать гномов:</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Скорее, скорее идите сюда! Скукер здесь проходил совсем недавно. Он жив! Он жив! – Радости ее не было предела. Глаза дево</w:t>
      </w:r>
      <w:r w:rsidRPr="005D0369">
        <w:rPr>
          <w:rFonts w:ascii="Times New Roman" w:hAnsi="Times New Roman" w:cs="Times New Roman"/>
          <w:szCs w:val="28"/>
        </w:rPr>
        <w:t>ч</w:t>
      </w:r>
      <w:r w:rsidRPr="005D0369">
        <w:rPr>
          <w:rFonts w:ascii="Times New Roman" w:hAnsi="Times New Roman" w:cs="Times New Roman"/>
          <w:szCs w:val="28"/>
        </w:rPr>
        <w:t>ки светились от счастья.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Никто толком не знает, что такое счастье. Возможно, это – н</w:t>
      </w:r>
      <w:r w:rsidRPr="005D0369">
        <w:rPr>
          <w:rFonts w:ascii="Times New Roman" w:hAnsi="Times New Roman" w:cs="Times New Roman"/>
          <w:szCs w:val="28"/>
        </w:rPr>
        <w:t>е</w:t>
      </w:r>
      <w:r w:rsidRPr="005D0369">
        <w:rPr>
          <w:rFonts w:ascii="Times New Roman" w:hAnsi="Times New Roman" w:cs="Times New Roman"/>
          <w:szCs w:val="28"/>
        </w:rPr>
        <w:t>много горьковатый воздух в твоем кулачке, а, возможно,  – пустой разжатый кулак, в котором нет ничего, даже воздуха. И, всё-таки, сч</w:t>
      </w:r>
      <w:r w:rsidRPr="005D0369">
        <w:rPr>
          <w:rFonts w:ascii="Times New Roman" w:hAnsi="Times New Roman" w:cs="Times New Roman"/>
          <w:szCs w:val="28"/>
        </w:rPr>
        <w:t>а</w:t>
      </w:r>
      <w:r w:rsidRPr="005D0369">
        <w:rPr>
          <w:rFonts w:ascii="Times New Roman" w:hAnsi="Times New Roman" w:cs="Times New Roman"/>
          <w:szCs w:val="28"/>
        </w:rPr>
        <w:t xml:space="preserve">стлив тот, кто держал его хоть раз в своей руке!..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Похоже, и Алсай пока что достался один только воздух. Но сч</w:t>
      </w:r>
      <w:r w:rsidRPr="005D0369">
        <w:rPr>
          <w:rFonts w:ascii="Times New Roman" w:hAnsi="Times New Roman" w:cs="Times New Roman"/>
          <w:szCs w:val="28"/>
        </w:rPr>
        <w:t>а</w:t>
      </w:r>
      <w:r w:rsidRPr="005D0369">
        <w:rPr>
          <w:rFonts w:ascii="Times New Roman" w:hAnsi="Times New Roman" w:cs="Times New Roman"/>
          <w:szCs w:val="28"/>
        </w:rPr>
        <w:t>стье было где-то близко. Оно туманило взор и рисовало удивительные миражи; точно смотрелось в волшебное зеркало, отражавшее ласковое пламя камина, маленьких детей, сидящих на маминых коленях, и с</w:t>
      </w:r>
      <w:r w:rsidRPr="005D0369">
        <w:rPr>
          <w:rFonts w:ascii="Times New Roman" w:hAnsi="Times New Roman" w:cs="Times New Roman"/>
          <w:szCs w:val="28"/>
        </w:rPr>
        <w:t>е</w:t>
      </w:r>
      <w:r w:rsidRPr="005D0369">
        <w:rPr>
          <w:rFonts w:ascii="Times New Roman" w:hAnsi="Times New Roman" w:cs="Times New Roman"/>
          <w:szCs w:val="28"/>
        </w:rPr>
        <w:t>рого пушистого котёнка, играющего с падающим из окна лучом св</w:t>
      </w:r>
      <w:r w:rsidRPr="005D0369">
        <w:rPr>
          <w:rFonts w:ascii="Times New Roman" w:hAnsi="Times New Roman" w:cs="Times New Roman"/>
          <w:szCs w:val="28"/>
        </w:rPr>
        <w:t>е</w:t>
      </w:r>
      <w:r w:rsidRPr="005D0369">
        <w:rPr>
          <w:rFonts w:ascii="Times New Roman" w:hAnsi="Times New Roman" w:cs="Times New Roman"/>
          <w:szCs w:val="28"/>
        </w:rPr>
        <w:t>та…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Алсай вдруг показалось, что перед глазами, как в чудесном к</w:t>
      </w:r>
      <w:r w:rsidRPr="005D0369">
        <w:rPr>
          <w:rFonts w:ascii="Times New Roman" w:hAnsi="Times New Roman" w:cs="Times New Roman"/>
          <w:szCs w:val="28"/>
        </w:rPr>
        <w:t>а</w:t>
      </w:r>
      <w:r w:rsidRPr="005D0369">
        <w:rPr>
          <w:rFonts w:ascii="Times New Roman" w:hAnsi="Times New Roman" w:cs="Times New Roman"/>
          <w:szCs w:val="28"/>
        </w:rPr>
        <w:t>лейдоскопе, пронеслись картинки из её будущего, но она отмахнулась от них, очнулась, понимая, что ради этого будущего действовать надо сейчас. И надо спешить, чтобы Будущее не оборвалось на самом сч</w:t>
      </w:r>
      <w:r w:rsidRPr="005D0369">
        <w:rPr>
          <w:rFonts w:ascii="Times New Roman" w:hAnsi="Times New Roman" w:cs="Times New Roman"/>
          <w:szCs w:val="28"/>
        </w:rPr>
        <w:t>а</w:t>
      </w:r>
      <w:r w:rsidRPr="005D0369">
        <w:rPr>
          <w:rFonts w:ascii="Times New Roman" w:hAnsi="Times New Roman" w:cs="Times New Roman"/>
          <w:szCs w:val="28"/>
        </w:rPr>
        <w:t>стливом месте…</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Доктор Уксус внимательно осмотрел находку через увелич</w:t>
      </w:r>
      <w:r w:rsidRPr="005D0369">
        <w:rPr>
          <w:rFonts w:ascii="Times New Roman" w:hAnsi="Times New Roman" w:cs="Times New Roman"/>
          <w:szCs w:val="28"/>
        </w:rPr>
        <w:t>и</w:t>
      </w:r>
      <w:r w:rsidRPr="005D0369">
        <w:rPr>
          <w:rFonts w:ascii="Times New Roman" w:hAnsi="Times New Roman" w:cs="Times New Roman"/>
          <w:szCs w:val="28"/>
        </w:rPr>
        <w:t>тельное стекло. Хмыкнул недоверчиво: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Хм, может, это ситечко обронил кто-то из людей? – Расс</w:t>
      </w:r>
      <w:r w:rsidRPr="005D0369">
        <w:rPr>
          <w:rFonts w:ascii="Times New Roman" w:hAnsi="Times New Roman" w:cs="Times New Roman"/>
          <w:szCs w:val="28"/>
        </w:rPr>
        <w:t>у</w:t>
      </w:r>
      <w:r w:rsidRPr="005D0369">
        <w:rPr>
          <w:rFonts w:ascii="Times New Roman" w:hAnsi="Times New Roman" w:cs="Times New Roman"/>
          <w:szCs w:val="28"/>
        </w:rPr>
        <w:t>ждал он как профессиональный сыщик. – Они ведь тоже любят гулять по нашему лесу. Непонятные создания эти самые люди: любят прир</w:t>
      </w:r>
      <w:r w:rsidRPr="005D0369">
        <w:rPr>
          <w:rFonts w:ascii="Times New Roman" w:hAnsi="Times New Roman" w:cs="Times New Roman"/>
          <w:szCs w:val="28"/>
        </w:rPr>
        <w:t>о</w:t>
      </w:r>
      <w:r w:rsidRPr="005D0369">
        <w:rPr>
          <w:rFonts w:ascii="Times New Roman" w:hAnsi="Times New Roman" w:cs="Times New Roman"/>
          <w:szCs w:val="28"/>
        </w:rPr>
        <w:t>ду, а живут зачем-то в городах… От них столько шуму и грязи!.. Ве</w:t>
      </w:r>
      <w:r w:rsidRPr="005D0369">
        <w:rPr>
          <w:rFonts w:ascii="Times New Roman" w:hAnsi="Times New Roman" w:cs="Times New Roman"/>
          <w:szCs w:val="28"/>
        </w:rPr>
        <w:t>ч</w:t>
      </w:r>
      <w:r w:rsidRPr="005D0369">
        <w:rPr>
          <w:rFonts w:ascii="Times New Roman" w:hAnsi="Times New Roman" w:cs="Times New Roman"/>
          <w:szCs w:val="28"/>
        </w:rPr>
        <w:t>но они куда-то торопятся, копят деньги и стулья, а на стульях и с</w:t>
      </w:r>
      <w:r w:rsidRPr="005D0369">
        <w:rPr>
          <w:rFonts w:ascii="Times New Roman" w:hAnsi="Times New Roman" w:cs="Times New Roman"/>
          <w:szCs w:val="28"/>
        </w:rPr>
        <w:t>и</w:t>
      </w:r>
      <w:r w:rsidRPr="005D0369">
        <w:rPr>
          <w:rFonts w:ascii="Times New Roman" w:hAnsi="Times New Roman" w:cs="Times New Roman"/>
          <w:szCs w:val="28"/>
        </w:rPr>
        <w:t xml:space="preserve">деть-то не в состоянии по причине дряхлости…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Доктор, сейчас нет времени рассуждать. – Говорила Алсай. – Надо торопиться. Я совершенно уверена, что это ситечко принадл</w:t>
      </w:r>
      <w:r w:rsidRPr="005D0369">
        <w:rPr>
          <w:rFonts w:ascii="Times New Roman" w:hAnsi="Times New Roman" w:cs="Times New Roman"/>
          <w:szCs w:val="28"/>
        </w:rPr>
        <w:t>е</w:t>
      </w:r>
      <w:r w:rsidRPr="005D0369">
        <w:rPr>
          <w:rFonts w:ascii="Times New Roman" w:hAnsi="Times New Roman" w:cs="Times New Roman"/>
          <w:szCs w:val="28"/>
        </w:rPr>
        <w:t>жит Скукеру. Людям незачем копать в лесу ямы. Зачем им это?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Ну, не скажи! Возможно, они искали здесь червей для р</w:t>
      </w:r>
      <w:r w:rsidRPr="005D0369">
        <w:rPr>
          <w:rFonts w:ascii="Times New Roman" w:hAnsi="Times New Roman" w:cs="Times New Roman"/>
          <w:szCs w:val="28"/>
        </w:rPr>
        <w:t>ы</w:t>
      </w:r>
      <w:r w:rsidRPr="005D0369">
        <w:rPr>
          <w:rFonts w:ascii="Times New Roman" w:hAnsi="Times New Roman" w:cs="Times New Roman"/>
          <w:szCs w:val="28"/>
        </w:rPr>
        <w:t xml:space="preserve">балки. А, возможно, хотели посадить дерево.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Сажать в лесу деревья – кому такое придёт в голову?!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Иногда человек, знаешь ли, тоже может быть сентиме</w:t>
      </w:r>
      <w:r w:rsidRPr="005D0369">
        <w:rPr>
          <w:rFonts w:ascii="Times New Roman" w:hAnsi="Times New Roman" w:cs="Times New Roman"/>
          <w:szCs w:val="28"/>
        </w:rPr>
        <w:t>н</w:t>
      </w:r>
      <w:r w:rsidRPr="005D0369">
        <w:rPr>
          <w:rFonts w:ascii="Times New Roman" w:hAnsi="Times New Roman" w:cs="Times New Roman"/>
          <w:szCs w:val="28"/>
        </w:rPr>
        <w:t>тальным. И потом, – продолжал сомневаться Уксус, – научно уст</w:t>
      </w:r>
      <w:r w:rsidRPr="005D0369">
        <w:rPr>
          <w:rFonts w:ascii="Times New Roman" w:hAnsi="Times New Roman" w:cs="Times New Roman"/>
          <w:szCs w:val="28"/>
        </w:rPr>
        <w:t>а</w:t>
      </w:r>
      <w:r w:rsidRPr="005D0369">
        <w:rPr>
          <w:rFonts w:ascii="Times New Roman" w:hAnsi="Times New Roman" w:cs="Times New Roman"/>
          <w:szCs w:val="28"/>
        </w:rPr>
        <w:t>новлено, что люди с еще большей страстью охотятся за кладами, чем мы, смертные. Вполне вероятно, что ты нашла инструмент, который оставил человек.</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Что вы! Люди оставляют после себя такие воронки, что т</w:t>
      </w:r>
      <w:r w:rsidRPr="005D0369">
        <w:rPr>
          <w:rFonts w:ascii="Times New Roman" w:hAnsi="Times New Roman" w:cs="Times New Roman"/>
          <w:szCs w:val="28"/>
        </w:rPr>
        <w:t>у</w:t>
      </w:r>
      <w:r w:rsidRPr="005D0369">
        <w:rPr>
          <w:rFonts w:ascii="Times New Roman" w:hAnsi="Times New Roman" w:cs="Times New Roman"/>
          <w:szCs w:val="28"/>
        </w:rPr>
        <w:t>да могла бы провалиться вся наша цивилизация. Это же тоже научный факт, доктор Уксус!</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не факт, но аргумент. Пожалуй, с этим можно согл</w:t>
      </w:r>
      <w:r w:rsidRPr="005D0369">
        <w:rPr>
          <w:rFonts w:ascii="Times New Roman" w:hAnsi="Times New Roman" w:cs="Times New Roman"/>
          <w:szCs w:val="28"/>
        </w:rPr>
        <w:t>а</w:t>
      </w:r>
      <w:r w:rsidRPr="005D0369">
        <w:rPr>
          <w:rFonts w:ascii="Times New Roman" w:hAnsi="Times New Roman" w:cs="Times New Roman"/>
          <w:szCs w:val="28"/>
        </w:rPr>
        <w:t>ситься, тем более, что людей я недолюбливаю с детства, если честно. А вот мой отец</w:t>
      </w:r>
      <w:r w:rsidRPr="000A511A">
        <w:rPr>
          <w:rFonts w:ascii="Times New Roman" w:hAnsi="Times New Roman" w:cs="Times New Roman"/>
          <w:szCs w:val="28"/>
        </w:rPr>
        <w:t xml:space="preserve"> </w:t>
      </w:r>
      <w:r w:rsidRPr="005D0369">
        <w:rPr>
          <w:rFonts w:ascii="Times New Roman" w:hAnsi="Times New Roman" w:cs="Times New Roman"/>
          <w:szCs w:val="28"/>
        </w:rPr>
        <w:t>вообще не верил в существование людей. Как это ему удавалось, просто представить не могу. Они как-то раз сожгли его дом, сломали ему ногу, а он продолжал отрицать их существование. И объяснял мой родитель это так: «Они не замечают меня, а я не стану замечать их». И ничего, мой вольнодумец дожил до глубокой старо</w:t>
      </w:r>
      <w:r w:rsidRPr="005D0369">
        <w:rPr>
          <w:rFonts w:ascii="Times New Roman" w:hAnsi="Times New Roman" w:cs="Times New Roman"/>
          <w:szCs w:val="28"/>
        </w:rPr>
        <w:t>с</w:t>
      </w:r>
      <w:r w:rsidRPr="005D0369">
        <w:rPr>
          <w:rFonts w:ascii="Times New Roman" w:hAnsi="Times New Roman" w:cs="Times New Roman"/>
          <w:szCs w:val="28"/>
        </w:rPr>
        <w:t xml:space="preserve">ти… Впрочем, это тема для моего следующего манускрипта.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Уксус наконец-то закончил свою тираду и приступил к орган</w:t>
      </w:r>
      <w:r w:rsidRPr="005D0369">
        <w:rPr>
          <w:rFonts w:ascii="Times New Roman" w:hAnsi="Times New Roman" w:cs="Times New Roman"/>
          <w:szCs w:val="28"/>
        </w:rPr>
        <w:t>и</w:t>
      </w:r>
      <w:r w:rsidRPr="005D0369">
        <w:rPr>
          <w:rFonts w:ascii="Times New Roman" w:hAnsi="Times New Roman" w:cs="Times New Roman"/>
          <w:szCs w:val="28"/>
        </w:rPr>
        <w:t>зации поисковых работ по сложившемуся в его голове плану. Для н</w:t>
      </w:r>
      <w:r w:rsidRPr="005D0369">
        <w:rPr>
          <w:rFonts w:ascii="Times New Roman" w:hAnsi="Times New Roman" w:cs="Times New Roman"/>
          <w:szCs w:val="28"/>
        </w:rPr>
        <w:t>а</w:t>
      </w:r>
      <w:r w:rsidRPr="005D0369">
        <w:rPr>
          <w:rFonts w:ascii="Times New Roman" w:hAnsi="Times New Roman" w:cs="Times New Roman"/>
          <w:szCs w:val="28"/>
        </w:rPr>
        <w:t>чала он собрал растянувшуюся колонну у отправной точки, дал гн</w:t>
      </w:r>
      <w:r w:rsidRPr="005D0369">
        <w:rPr>
          <w:rFonts w:ascii="Times New Roman" w:hAnsi="Times New Roman" w:cs="Times New Roman"/>
          <w:szCs w:val="28"/>
        </w:rPr>
        <w:t>о</w:t>
      </w:r>
      <w:r w:rsidRPr="005D0369">
        <w:rPr>
          <w:rFonts w:ascii="Times New Roman" w:hAnsi="Times New Roman" w:cs="Times New Roman"/>
          <w:szCs w:val="28"/>
        </w:rPr>
        <w:t>мам немного передохнуть и велел держаться цепочкой, не разбредат</w:t>
      </w:r>
      <w:r w:rsidRPr="005D0369">
        <w:rPr>
          <w:rFonts w:ascii="Times New Roman" w:hAnsi="Times New Roman" w:cs="Times New Roman"/>
          <w:szCs w:val="28"/>
        </w:rPr>
        <w:t>ь</w:t>
      </w:r>
      <w:r w:rsidRPr="005D0369">
        <w:rPr>
          <w:rFonts w:ascii="Times New Roman" w:hAnsi="Times New Roman" w:cs="Times New Roman"/>
          <w:szCs w:val="28"/>
        </w:rPr>
        <w:t xml:space="preserve">ся и следовать за Алсай, которая уверенно перемещалась от лунки к лунке. Ямки, оставленные Скукером, служили верным ориентиром. </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Через несколько десятков метров путь Алсай преградил стра</w:t>
      </w:r>
      <w:r w:rsidRPr="005D0369">
        <w:rPr>
          <w:rFonts w:ascii="Times New Roman" w:hAnsi="Times New Roman" w:cs="Times New Roman"/>
          <w:szCs w:val="28"/>
        </w:rPr>
        <w:t>н</w:t>
      </w:r>
      <w:r w:rsidRPr="005D0369">
        <w:rPr>
          <w:rFonts w:ascii="Times New Roman" w:hAnsi="Times New Roman" w:cs="Times New Roman"/>
          <w:szCs w:val="28"/>
        </w:rPr>
        <w:t xml:space="preserve">ный игольчатый предмет. Она сначала приняла находку за колючего ежа. Попыталась обойти незнакомый предмет сбоку, но это оказалась </w:t>
      </w:r>
    </w:p>
    <w:p w:rsidR="00885273" w:rsidRDefault="00885273" w:rsidP="005A3BF8">
      <w:pPr>
        <w:tabs>
          <w:tab w:val="left" w:pos="1080"/>
        </w:tabs>
        <w:ind w:left="720" w:right="805" w:hanging="11"/>
        <w:jc w:val="both"/>
        <w:rPr>
          <w:rFonts w:ascii="Times New Roman" w:hAnsi="Times New Roman" w:cs="Times New Roman"/>
          <w:szCs w:val="28"/>
        </w:rPr>
      </w:pPr>
      <w:r w:rsidRPr="005D0369">
        <w:rPr>
          <w:rFonts w:ascii="Times New Roman" w:hAnsi="Times New Roman" w:cs="Times New Roman"/>
          <w:szCs w:val="28"/>
        </w:rPr>
        <w:t>овальной формы кукольная расческа, да еще и с окошком для зе</w:t>
      </w:r>
      <w:r w:rsidRPr="005D0369">
        <w:rPr>
          <w:rFonts w:ascii="Times New Roman" w:hAnsi="Times New Roman" w:cs="Times New Roman"/>
          <w:szCs w:val="28"/>
        </w:rPr>
        <w:t>р</w:t>
      </w:r>
      <w:r w:rsidRPr="005D0369">
        <w:rPr>
          <w:rFonts w:ascii="Times New Roman" w:hAnsi="Times New Roman" w:cs="Times New Roman"/>
          <w:szCs w:val="28"/>
        </w:rPr>
        <w:t>каль</w:t>
      </w:r>
      <w:r>
        <w:rPr>
          <w:rFonts w:ascii="Times New Roman" w:hAnsi="Times New Roman" w:cs="Times New Roman"/>
          <w:szCs w:val="28"/>
        </w:rPr>
        <w:t>ца.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 зубьях этой расчески  можно было заблудиться: такие они были частые. Алсай посоветовала гномам держаться подальше от эт</w:t>
      </w:r>
      <w:r w:rsidRPr="005D0369">
        <w:rPr>
          <w:rFonts w:ascii="Times New Roman" w:hAnsi="Times New Roman" w:cs="Times New Roman"/>
          <w:szCs w:val="28"/>
        </w:rPr>
        <w:t>о</w:t>
      </w:r>
      <w:r w:rsidRPr="005D0369">
        <w:rPr>
          <w:rFonts w:ascii="Times New Roman" w:hAnsi="Times New Roman" w:cs="Times New Roman"/>
          <w:szCs w:val="28"/>
        </w:rPr>
        <w:t>го ужастика. Но практичный Уксус, почесав в затылке, сделал свой вывод. Он сказал: «Эта штуковина может нам пригодиться. Если н</w:t>
      </w:r>
      <w:r w:rsidRPr="005D0369">
        <w:rPr>
          <w:rFonts w:ascii="Times New Roman" w:hAnsi="Times New Roman" w:cs="Times New Roman"/>
          <w:szCs w:val="28"/>
        </w:rPr>
        <w:t>а</w:t>
      </w:r>
      <w:r w:rsidRPr="005D0369">
        <w:rPr>
          <w:rFonts w:ascii="Times New Roman" w:hAnsi="Times New Roman" w:cs="Times New Roman"/>
          <w:szCs w:val="28"/>
        </w:rPr>
        <w:t>править ее иглами на неприятеля, то она, ощетинившись, заменит с</w:t>
      </w:r>
      <w:r w:rsidRPr="005D0369">
        <w:rPr>
          <w:rFonts w:ascii="Times New Roman" w:hAnsi="Times New Roman" w:cs="Times New Roman"/>
          <w:szCs w:val="28"/>
        </w:rPr>
        <w:t>о</w:t>
      </w:r>
      <w:r w:rsidRPr="005D0369">
        <w:rPr>
          <w:rFonts w:ascii="Times New Roman" w:hAnsi="Times New Roman" w:cs="Times New Roman"/>
          <w:szCs w:val="28"/>
        </w:rPr>
        <w:t>бой строй копьеносцев, а если использовать и овальное зеркало, то с его помощью можно ослепить целую армию. Однажды с помощью зеркал была уничтожена флотилия кораблей. Дело в том, что, фокус</w:t>
      </w:r>
      <w:r w:rsidRPr="005D0369">
        <w:rPr>
          <w:rFonts w:ascii="Times New Roman" w:hAnsi="Times New Roman" w:cs="Times New Roman"/>
          <w:szCs w:val="28"/>
        </w:rPr>
        <w:t>и</w:t>
      </w:r>
      <w:r w:rsidRPr="005D0369">
        <w:rPr>
          <w:rFonts w:ascii="Times New Roman" w:hAnsi="Times New Roman" w:cs="Times New Roman"/>
          <w:szCs w:val="28"/>
        </w:rPr>
        <w:t>руясь, солнечные лучи становятся опаснее пушечных ядер. Мы воз</w:t>
      </w:r>
      <w:r w:rsidRPr="005D0369">
        <w:rPr>
          <w:rFonts w:ascii="Times New Roman" w:hAnsi="Times New Roman" w:cs="Times New Roman"/>
          <w:szCs w:val="28"/>
        </w:rPr>
        <w:t>ь</w:t>
      </w:r>
      <w:r w:rsidRPr="005D0369">
        <w:rPr>
          <w:rFonts w:ascii="Times New Roman" w:hAnsi="Times New Roman" w:cs="Times New Roman"/>
          <w:szCs w:val="28"/>
        </w:rPr>
        <w:t>мем эту нужную вещь с собой».</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Возражений не последовало. Семеро гномов взвалили расческу на свои плечи и стали продвигаться вперед.</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Особенно обрадовалась находке Кекля. Она рассчитывала после завершения похода установить расческу с зеркалом перед своим крыльцом. Никакое другое зеркальце не достойно отражать её вел</w:t>
      </w:r>
      <w:r w:rsidRPr="005D0369">
        <w:rPr>
          <w:rFonts w:ascii="Times New Roman" w:hAnsi="Times New Roman" w:cs="Times New Roman"/>
          <w:szCs w:val="28"/>
        </w:rPr>
        <w:t>и</w:t>
      </w:r>
      <w:r w:rsidRPr="005D0369">
        <w:rPr>
          <w:rFonts w:ascii="Times New Roman" w:hAnsi="Times New Roman" w:cs="Times New Roman"/>
          <w:szCs w:val="28"/>
        </w:rPr>
        <w:t>колепие.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Она сказала по этому поводу: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Мы скучно живем. Мы не украшаем свои дворы. Теперь же всё будет иначе. Мы установим это удивительное зеркало напротив моего окна, и я буду удивлять вас своей красотой, отражаясь в нём с утра до вечера.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Понятно, ты будешь отражаться, а мы будем работать, – сказал кто-то из гномов, – неплохо придумано.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Девочки не должны работать. Девочки, как и зеркала, должны всё прекрасное лишь поглощать и отражать, а не стоять в очередях за лунной пылью, которую им обещают мальчишки! Разве красота, которая должна спасти мир, не стоит обожания?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Стоит, стоит, Бог с тобой, – согласился Уксус, чтобы не терять время на споры, – только не отставай, пожалуйста. Не плетись в хвосте своей неотразимости.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Кекля, произнеся зажигательно-назидательную речь, стала капризничать: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Я девочка слабая. Девочки и не должны быть сильными. Разве я виновата в том, что наполовину создана из кружев. Сейчас м</w:t>
      </w:r>
      <w:r w:rsidRPr="005D0369">
        <w:rPr>
          <w:rFonts w:ascii="Times New Roman" w:hAnsi="Times New Roman" w:cs="Times New Roman"/>
          <w:szCs w:val="28"/>
        </w:rPr>
        <w:t>а</w:t>
      </w:r>
      <w:r w:rsidRPr="005D0369">
        <w:rPr>
          <w:rFonts w:ascii="Times New Roman" w:hAnsi="Times New Roman" w:cs="Times New Roman"/>
          <w:szCs w:val="28"/>
        </w:rPr>
        <w:t>ло кто разбирается в истинной красоте. Никто из вас даже не догада</w:t>
      </w:r>
      <w:r w:rsidRPr="005D0369">
        <w:rPr>
          <w:rFonts w:ascii="Times New Roman" w:hAnsi="Times New Roman" w:cs="Times New Roman"/>
          <w:szCs w:val="28"/>
        </w:rPr>
        <w:t>л</w:t>
      </w:r>
      <w:r w:rsidRPr="005D0369">
        <w:rPr>
          <w:rFonts w:ascii="Times New Roman" w:hAnsi="Times New Roman" w:cs="Times New Roman"/>
          <w:szCs w:val="28"/>
        </w:rPr>
        <w:t>ся взять меня на руки. Я так устала, так устала… Среди вас нет н</w:t>
      </w:r>
      <w:r w:rsidRPr="005D0369">
        <w:rPr>
          <w:rFonts w:ascii="Times New Roman" w:hAnsi="Times New Roman" w:cs="Times New Roman"/>
          <w:szCs w:val="28"/>
        </w:rPr>
        <w:t>а</w:t>
      </w:r>
      <w:r w:rsidRPr="005D0369">
        <w:rPr>
          <w:rFonts w:ascii="Times New Roman" w:hAnsi="Times New Roman" w:cs="Times New Roman"/>
          <w:szCs w:val="28"/>
        </w:rPr>
        <w:t>стоящего мужчины. Вот Скукер, тот бы не дал мне страдать. Я так у</w:t>
      </w:r>
      <w:r w:rsidRPr="005D0369">
        <w:rPr>
          <w:rFonts w:ascii="Times New Roman" w:hAnsi="Times New Roman" w:cs="Times New Roman"/>
          <w:szCs w:val="28"/>
        </w:rPr>
        <w:t>с</w:t>
      </w:r>
      <w:r w:rsidRPr="005D0369">
        <w:rPr>
          <w:rFonts w:ascii="Times New Roman" w:hAnsi="Times New Roman" w:cs="Times New Roman"/>
          <w:szCs w:val="28"/>
        </w:rPr>
        <w:t>тала, так устала…</w:t>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На Акилея подействовали ее причитания. Он сжалился над бе</w:t>
      </w:r>
      <w:r w:rsidRPr="005D0369">
        <w:rPr>
          <w:rFonts w:ascii="Times New Roman" w:hAnsi="Times New Roman" w:cs="Times New Roman"/>
          <w:szCs w:val="28"/>
        </w:rPr>
        <w:t>д</w:t>
      </w:r>
      <w:r w:rsidRPr="005D0369">
        <w:rPr>
          <w:rFonts w:ascii="Times New Roman" w:hAnsi="Times New Roman" w:cs="Times New Roman"/>
          <w:szCs w:val="28"/>
        </w:rPr>
        <w:t>няжкой, и взял ее на руки. Кекля обняла его за шею и похвалила: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 xml:space="preserve">Ты настоящий джентльмен, Акилей, и я спою тебе песенку о себе. Слушай.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она запела тоненьким голоском:</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чудная и славная,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Смешная и забавная,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главное, а, главное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Мне отдыхать не лень. </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девочка-гляделочка.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стройная, как стрелочка.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 веточке, как белочка,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Могу сидеть весь день.</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Алсай тем временем вышла к поляне. Она обратила внимание на то, что новые лунки перестали попадаться на пути. Чем можно было это объяснить, она не знала. Доктор Укусу первым предположил, что Скукер попал в плен.</w:t>
      </w:r>
      <w:r w:rsidRPr="005D0369">
        <w:rPr>
          <w:rFonts w:ascii="Times New Roman" w:hAnsi="Times New Roman" w:cs="Times New Roman"/>
          <w:szCs w:val="28"/>
        </w:rPr>
        <w:tab/>
      </w:r>
    </w:p>
    <w:p w:rsidR="00885273" w:rsidRPr="0085617D" w:rsidRDefault="00885273" w:rsidP="0085617D">
      <w:pPr>
        <w:tabs>
          <w:tab w:val="left" w:pos="540"/>
        </w:tabs>
        <w:ind w:left="720" w:right="805" w:firstLine="720"/>
        <w:jc w:val="both"/>
        <w:rPr>
          <w:b/>
        </w:rPr>
      </w:pPr>
      <w:r>
        <w:rPr>
          <w:rFonts w:ascii="Times New Roman" w:hAnsi="Times New Roman" w:cs="Times New Roman"/>
          <w:szCs w:val="28"/>
        </w:rPr>
        <w:br w:type="page"/>
      </w:r>
      <w:r w:rsidRPr="0085617D">
        <w:rPr>
          <w:b/>
        </w:rPr>
        <w:t xml:space="preserve">13.   </w:t>
      </w:r>
      <w:r w:rsidRPr="00EE4AD0">
        <w:rPr>
          <w:b/>
        </w:rPr>
        <w:pict>
          <v:shape id="_x0000_i1038" type="#_x0000_t136" style="width:27.75pt;height:51pt">
            <v:shadow color="#868686"/>
            <v:textpath style="font-family:&quot;Arial Black&quot;;v-text-kern:t" trim="t" fitpath="t" string="С"/>
          </v:shape>
        </w:pict>
      </w:r>
      <w:r w:rsidRPr="0085617D">
        <w:rPr>
          <w:b/>
        </w:rPr>
        <w:t xml:space="preserve">кукер ищет выход </w:t>
      </w:r>
    </w:p>
    <w:p w:rsidR="00885273" w:rsidRDefault="00885273" w:rsidP="005A3BF8">
      <w:pPr>
        <w:pStyle w:val="Heading1"/>
        <w:ind w:right="805" w:firstLine="1418"/>
      </w:pPr>
      <w:r w:rsidRPr="005D0369">
        <w:t>из башни Каменных Слез.</w:t>
      </w:r>
    </w:p>
    <w:p w:rsidR="00885273" w:rsidRPr="0085617D" w:rsidRDefault="00885273" w:rsidP="0085617D"/>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Жабер находился в прекрасном расположении духа. День его рождения совпал с поимкой гнома, которого он собирался превратить в камень. Камень этот должен был придать замку особую прочность и законченность всему архитектурному комплексу.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Его же, Царя Всех Царей, шедевр зодчества должен был сделать бессмертным в прямом и переносном смысле.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Двор готовился к торжествам.</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 честь Великого и Ужаснейшего намечалось провести в Кол</w:t>
      </w:r>
      <w:r w:rsidRPr="005D0369">
        <w:rPr>
          <w:rFonts w:ascii="Times New Roman" w:hAnsi="Times New Roman" w:cs="Times New Roman"/>
          <w:szCs w:val="28"/>
        </w:rPr>
        <w:t>и</w:t>
      </w:r>
      <w:r w:rsidRPr="005D0369">
        <w:rPr>
          <w:rFonts w:ascii="Times New Roman" w:hAnsi="Times New Roman" w:cs="Times New Roman"/>
          <w:szCs w:val="28"/>
        </w:rPr>
        <w:t>зее большие гладиаторские бои.</w:t>
      </w:r>
      <w:r>
        <w:rPr>
          <w:rFonts w:ascii="Times New Roman" w:hAnsi="Times New Roman" w:cs="Times New Roman"/>
          <w:szCs w:val="28"/>
        </w:rPr>
        <w:t xml:space="preserve"> Их лозунг – «На свободу только на четвереньках»!</w:t>
      </w:r>
      <w:r w:rsidRPr="005D0369">
        <w:rPr>
          <w:rFonts w:ascii="Times New Roman" w:hAnsi="Times New Roman" w:cs="Times New Roman"/>
          <w:szCs w:val="28"/>
        </w:rPr>
        <w:t xml:space="preserve">  В праздничной программе был концерт, цирковые номера и выступления факиров. Завершить праздник запланировали бал-маскарадом и обильным ужином.</w:t>
      </w:r>
      <w:r>
        <w:rPr>
          <w:rFonts w:ascii="Times New Roman" w:hAnsi="Times New Roman" w:cs="Times New Roman"/>
          <w:szCs w:val="28"/>
        </w:rPr>
        <w:t xml:space="preserve">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Магико-ритуальная казнь Скукера, то есть казнь с превращен</w:t>
      </w:r>
      <w:r w:rsidRPr="005D0369">
        <w:rPr>
          <w:rFonts w:ascii="Times New Roman" w:hAnsi="Times New Roman" w:cs="Times New Roman"/>
          <w:szCs w:val="28"/>
        </w:rPr>
        <w:t>и</w:t>
      </w:r>
      <w:r w:rsidRPr="005D0369">
        <w:rPr>
          <w:rFonts w:ascii="Times New Roman" w:hAnsi="Times New Roman" w:cs="Times New Roman"/>
          <w:szCs w:val="28"/>
        </w:rPr>
        <w:t>ем в строительный камень, должна была состояться ровно в полночь. До того времени его бросили в башню Каменных Слез. Там он нах</w:t>
      </w:r>
      <w:r w:rsidRPr="005D0369">
        <w:rPr>
          <w:rFonts w:ascii="Times New Roman" w:hAnsi="Times New Roman" w:cs="Times New Roman"/>
          <w:szCs w:val="28"/>
        </w:rPr>
        <w:t>о</w:t>
      </w:r>
      <w:r w:rsidRPr="005D0369">
        <w:rPr>
          <w:rFonts w:ascii="Times New Roman" w:hAnsi="Times New Roman" w:cs="Times New Roman"/>
          <w:szCs w:val="28"/>
        </w:rPr>
        <w:t xml:space="preserve">дился под неусыпным присмотром начальника тюрьмы Мукнаамы.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Мукнаама хорошо знал свое дело. Еще никому не удавалось от него сбежать. Ударом своих сильных крыльев он мог вызвать бурю или даже весьма разрушительное землетрясение.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Огромные глазища тирана походили на прожекторы. Они безо</w:t>
      </w:r>
      <w:r w:rsidRPr="005D0369">
        <w:rPr>
          <w:rFonts w:ascii="Times New Roman" w:hAnsi="Times New Roman" w:cs="Times New Roman"/>
          <w:szCs w:val="28"/>
        </w:rPr>
        <w:t>с</w:t>
      </w:r>
      <w:r w:rsidRPr="005D0369">
        <w:rPr>
          <w:rFonts w:ascii="Times New Roman" w:hAnsi="Times New Roman" w:cs="Times New Roman"/>
          <w:szCs w:val="28"/>
        </w:rPr>
        <w:t xml:space="preserve">тановочно бегали по полутемным подвалам замка, ощупывая каждый сантиметр подземелья, и пристально следили за заключенными.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Внешне Мукнаама был похож на навозную муху, только еще более омерзительную и докучливую. Ходили слухи, что он родился на помойке, а своё образование получил в кладбищенском колледже.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Детство его прошло среди могильных червей, которые пр</w:t>
      </w:r>
      <w:r w:rsidRPr="005D0369">
        <w:rPr>
          <w:rFonts w:ascii="Times New Roman" w:hAnsi="Times New Roman" w:cs="Times New Roman"/>
          <w:szCs w:val="28"/>
        </w:rPr>
        <w:t>о</w:t>
      </w:r>
      <w:r w:rsidRPr="005D0369">
        <w:rPr>
          <w:rFonts w:ascii="Times New Roman" w:hAnsi="Times New Roman" w:cs="Times New Roman"/>
          <w:szCs w:val="28"/>
        </w:rPr>
        <w:t>мышляли разбоем и грабежами. Они нападали на мертвецов и очищ</w:t>
      </w:r>
      <w:r w:rsidRPr="005D0369">
        <w:rPr>
          <w:rFonts w:ascii="Times New Roman" w:hAnsi="Times New Roman" w:cs="Times New Roman"/>
          <w:szCs w:val="28"/>
        </w:rPr>
        <w:t>а</w:t>
      </w:r>
      <w:r w:rsidRPr="005D0369">
        <w:rPr>
          <w:rFonts w:ascii="Times New Roman" w:hAnsi="Times New Roman" w:cs="Times New Roman"/>
          <w:szCs w:val="28"/>
        </w:rPr>
        <w:t xml:space="preserve">ли их карманы, хотя, что такого ценного могут положить умершему бедолаге «на дорожку»? Да ничего, кроме белых ниток и чёрствых дырок от бубликов.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Самое гнусное занятие тормошить мертвецов, которым и так приходится кисло в их последнем пристанище: сырость и гниль не поднимут настроение.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Поговаривали, что банда под предводительством этого юного разбойника занималась похищением трупов. Похитители продавали мертвецов одиноким старикам и старухам, которые никогда не имели, но очень хотели иметь хоть каких-то родственников. Зачем? Ну, н</w:t>
      </w:r>
      <w:r w:rsidRPr="005D0369">
        <w:rPr>
          <w:rFonts w:ascii="Times New Roman" w:hAnsi="Times New Roman" w:cs="Times New Roman"/>
          <w:szCs w:val="28"/>
        </w:rPr>
        <w:t>а</w:t>
      </w:r>
      <w:r w:rsidRPr="005D0369">
        <w:rPr>
          <w:rFonts w:ascii="Times New Roman" w:hAnsi="Times New Roman" w:cs="Times New Roman"/>
          <w:szCs w:val="28"/>
        </w:rPr>
        <w:t>верное, чтобы погоревать над ними, поплакать, попричитать. Зачем же ещё?</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За эти преступления Большой Мук, он же  Мукнаама, два раза попадал в тюрьму. Но теперь за такие шалости в тюрьмы не сажают. Большой Мук вышел на свободу, поступил на службу в исправител</w:t>
      </w:r>
      <w:r w:rsidRPr="005D0369">
        <w:rPr>
          <w:rFonts w:ascii="Times New Roman" w:hAnsi="Times New Roman" w:cs="Times New Roman"/>
          <w:szCs w:val="28"/>
        </w:rPr>
        <w:t>ь</w:t>
      </w:r>
      <w:r w:rsidRPr="005D0369">
        <w:rPr>
          <w:rFonts w:ascii="Times New Roman" w:hAnsi="Times New Roman" w:cs="Times New Roman"/>
          <w:szCs w:val="28"/>
        </w:rPr>
        <w:t xml:space="preserve">ное учреждение и со временем дослужился до чина майора.  </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Мукнаама сразу предупредил Скукера, что требует от своих п</w:t>
      </w:r>
      <w:r w:rsidRPr="005D0369">
        <w:rPr>
          <w:rFonts w:ascii="Times New Roman" w:hAnsi="Times New Roman" w:cs="Times New Roman"/>
          <w:szCs w:val="28"/>
        </w:rPr>
        <w:t>о</w:t>
      </w:r>
      <w:r w:rsidRPr="005D0369">
        <w:rPr>
          <w:rFonts w:ascii="Times New Roman" w:hAnsi="Times New Roman" w:cs="Times New Roman"/>
          <w:szCs w:val="28"/>
        </w:rPr>
        <w:t xml:space="preserve">допечных неукоснительного соблюдения внутреннего распорядка. </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«Свиноты не потерплю! – Говорил он. – У меня – мухи по п</w:t>
      </w:r>
      <w:r>
        <w:rPr>
          <w:rFonts w:ascii="Times New Roman" w:hAnsi="Times New Roman" w:cs="Times New Roman"/>
          <w:szCs w:val="28"/>
        </w:rPr>
        <w:t>о</w:t>
      </w:r>
      <w:r>
        <w:rPr>
          <w:rFonts w:ascii="Times New Roman" w:hAnsi="Times New Roman" w:cs="Times New Roman"/>
          <w:szCs w:val="28"/>
        </w:rPr>
        <w:t>толку ходят в белых тапочках».</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 утрам в тюрьме проходил просмотр видеозаписей ночных казней. Ровно в шесть отжимания на каменном полу, пение государс</w:t>
      </w:r>
      <w:r w:rsidRPr="005D0369">
        <w:rPr>
          <w:rFonts w:ascii="Times New Roman" w:hAnsi="Times New Roman" w:cs="Times New Roman"/>
          <w:szCs w:val="28"/>
        </w:rPr>
        <w:t>т</w:t>
      </w:r>
      <w:r w:rsidRPr="005D0369">
        <w:rPr>
          <w:rFonts w:ascii="Times New Roman" w:hAnsi="Times New Roman" w:cs="Times New Roman"/>
          <w:szCs w:val="28"/>
        </w:rPr>
        <w:t>венного гимна и чтение научных трудов начальника тюрьмы. До об</w:t>
      </w:r>
      <w:r w:rsidRPr="005D0369">
        <w:rPr>
          <w:rFonts w:ascii="Times New Roman" w:hAnsi="Times New Roman" w:cs="Times New Roman"/>
          <w:szCs w:val="28"/>
        </w:rPr>
        <w:t>е</w:t>
      </w:r>
      <w:r w:rsidRPr="005D0369">
        <w:rPr>
          <w:rFonts w:ascii="Times New Roman" w:hAnsi="Times New Roman" w:cs="Times New Roman"/>
          <w:szCs w:val="28"/>
        </w:rPr>
        <w:t>да сгибание и разгибание гвоздей. Обед чисто виртуальный, на выбор – фига с маком, или две фиги с подливкой. С обеда до отбоя закл</w:t>
      </w:r>
      <w:r w:rsidRPr="005D0369">
        <w:rPr>
          <w:rFonts w:ascii="Times New Roman" w:hAnsi="Times New Roman" w:cs="Times New Roman"/>
          <w:szCs w:val="28"/>
        </w:rPr>
        <w:t>ю</w:t>
      </w:r>
      <w:r w:rsidRPr="005D0369">
        <w:rPr>
          <w:rFonts w:ascii="Times New Roman" w:hAnsi="Times New Roman" w:cs="Times New Roman"/>
          <w:szCs w:val="28"/>
        </w:rPr>
        <w:t>ченные готовили бесплатные бутерброды с сыром для знатных гор</w:t>
      </w:r>
      <w:r w:rsidRPr="005D0369">
        <w:rPr>
          <w:rFonts w:ascii="Times New Roman" w:hAnsi="Times New Roman" w:cs="Times New Roman"/>
          <w:szCs w:val="28"/>
        </w:rPr>
        <w:t>о</w:t>
      </w:r>
      <w:r w:rsidRPr="005D0369">
        <w:rPr>
          <w:rFonts w:ascii="Times New Roman" w:hAnsi="Times New Roman" w:cs="Times New Roman"/>
          <w:szCs w:val="28"/>
        </w:rPr>
        <w:t>жан. Каждый кусочек они должны были накрепко привязывать ни</w:t>
      </w:r>
      <w:r w:rsidRPr="005D0369">
        <w:rPr>
          <w:rFonts w:ascii="Times New Roman" w:hAnsi="Times New Roman" w:cs="Times New Roman"/>
          <w:szCs w:val="28"/>
        </w:rPr>
        <w:t>т</w:t>
      </w:r>
      <w:r w:rsidRPr="005D0369">
        <w:rPr>
          <w:rFonts w:ascii="Times New Roman" w:hAnsi="Times New Roman" w:cs="Times New Roman"/>
          <w:szCs w:val="28"/>
        </w:rPr>
        <w:t>ками к ломтикам хлеба с маслом, чтобы бутербродами было удобней швыряться в слуг. Рты заключенных на время работы заклеивали пл</w:t>
      </w:r>
      <w:r w:rsidRPr="005D0369">
        <w:rPr>
          <w:rFonts w:ascii="Times New Roman" w:hAnsi="Times New Roman" w:cs="Times New Roman"/>
          <w:szCs w:val="28"/>
        </w:rPr>
        <w:t>а</w:t>
      </w:r>
      <w:r w:rsidRPr="005D0369">
        <w:rPr>
          <w:rFonts w:ascii="Times New Roman" w:hAnsi="Times New Roman" w:cs="Times New Roman"/>
          <w:szCs w:val="28"/>
        </w:rPr>
        <w:t>стырем, дыбы их голодная слюна не капала на заготовки из теста.</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Тебе, гаденыш, всё ясно? – Пнул Скукера мохнатой лапой Мукнаама, – Ты теперь не мальчик, а футбольный мячик. Ха-ха-ха-ха!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Скукер, кувыркаясь в воздухе, улетел на соломенный тюфяк.</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Больно же! - вскрикнул он.</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Больно – значит приятно.</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Тебе бы так! – Не тыкай. Говори: «Гражданин начальник».</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Гражданин дурак!</w:t>
      </w:r>
    </w:p>
    <w:p w:rsidR="00885273" w:rsidRPr="00FF6A3D"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Ты выведешь меня из терпения!</w:t>
      </w:r>
      <w:r>
        <w:rPr>
          <w:rFonts w:ascii="Times New Roman" w:hAnsi="Times New Roman" w:cs="Times New Roman"/>
          <w:szCs w:val="28"/>
        </w:rPr>
        <w:t xml:space="preserve"> </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А ты меня. Возьму и смажу тебя скипидаром. Знаешь что это такое?!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Стальную дверь Мукнаама надежно запер, а связку с ключами повесил на пояс своего заместителя Мухнамориса, сказав:</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w:t>
      </w:r>
      <w:r>
        <w:rPr>
          <w:rFonts w:ascii="Times New Roman" w:hAnsi="Times New Roman" w:cs="Times New Roman"/>
          <w:szCs w:val="28"/>
        </w:rPr>
        <w:t>–</w:t>
      </w:r>
      <w:r w:rsidRPr="005D0369">
        <w:rPr>
          <w:rFonts w:ascii="Times New Roman" w:hAnsi="Times New Roman" w:cs="Times New Roman"/>
          <w:szCs w:val="28"/>
        </w:rPr>
        <w:t xml:space="preserve"> Если этот франт сбежит, разжалую тебя в болонку!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Скукер застонал от боли в позвоночнике. Он, явно, повредил спину, ударившись о стену.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Какое-то время Скукер лежал на тюфяке без движения. Потом, придя немного в себя и собравшись с силами, сел на край лежанки, и стал подумывать о побеге.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Виула, до этого времени не подававшая голоса, пискнула: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Ой, я чувствую, что мы пропали. Жаль пропадать в расцв</w:t>
      </w:r>
      <w:r w:rsidRPr="005D0369">
        <w:rPr>
          <w:rFonts w:ascii="Times New Roman" w:hAnsi="Times New Roman" w:cs="Times New Roman"/>
          <w:szCs w:val="28"/>
        </w:rPr>
        <w:t>е</w:t>
      </w:r>
      <w:r w:rsidRPr="005D0369">
        <w:rPr>
          <w:rFonts w:ascii="Times New Roman" w:hAnsi="Times New Roman" w:cs="Times New Roman"/>
          <w:szCs w:val="28"/>
        </w:rPr>
        <w:t xml:space="preserve">те лет.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Нет, мы так легко не сдадимся. – Успокаивал ее Скукер. – Сила духа поможет нам преодолеть трудности, и мы выйдем на св</w:t>
      </w:r>
      <w:r w:rsidRPr="005D0369">
        <w:rPr>
          <w:rFonts w:ascii="Times New Roman" w:hAnsi="Times New Roman" w:cs="Times New Roman"/>
          <w:szCs w:val="28"/>
        </w:rPr>
        <w:t>о</w:t>
      </w:r>
      <w:r w:rsidRPr="005D0369">
        <w:rPr>
          <w:rFonts w:ascii="Times New Roman" w:hAnsi="Times New Roman" w:cs="Times New Roman"/>
          <w:szCs w:val="28"/>
        </w:rPr>
        <w:t>боду! Верь мне!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Это все красивые слова!</w:t>
      </w:r>
      <w:r w:rsidRPr="005D0369">
        <w:rPr>
          <w:rFonts w:ascii="Times New Roman" w:hAnsi="Times New Roman" w:cs="Times New Roman"/>
          <w:b/>
          <w:bCs/>
          <w:szCs w:val="28"/>
        </w:rPr>
        <w:t xml:space="preserve"> А </w:t>
      </w:r>
      <w:r w:rsidRPr="005D0369">
        <w:rPr>
          <w:rFonts w:ascii="Times New Roman" w:hAnsi="Times New Roman" w:cs="Times New Roman"/>
          <w:szCs w:val="28"/>
        </w:rPr>
        <w:t>разве одними возвышенными словами перепилишь решетки? Разве они помогут открыть стальную дверь? Вот если бы ты был волшебником, тогда другое дело. Но у т</w:t>
      </w:r>
      <w:r w:rsidRPr="005D0369">
        <w:rPr>
          <w:rFonts w:ascii="Times New Roman" w:hAnsi="Times New Roman" w:cs="Times New Roman"/>
          <w:szCs w:val="28"/>
        </w:rPr>
        <w:t>е</w:t>
      </w:r>
      <w:r w:rsidRPr="005D0369">
        <w:rPr>
          <w:rFonts w:ascii="Times New Roman" w:hAnsi="Times New Roman" w:cs="Times New Roman"/>
          <w:szCs w:val="28"/>
        </w:rPr>
        <w:t>бя нет ни волшебной палочки, ни шапки-невидимки, ни самовынос</w:t>
      </w:r>
      <w:r w:rsidRPr="005D0369">
        <w:rPr>
          <w:rFonts w:ascii="Times New Roman" w:hAnsi="Times New Roman" w:cs="Times New Roman"/>
          <w:szCs w:val="28"/>
        </w:rPr>
        <w:t>я</w:t>
      </w:r>
      <w:r w:rsidRPr="005D0369">
        <w:rPr>
          <w:rFonts w:ascii="Times New Roman" w:hAnsi="Times New Roman" w:cs="Times New Roman"/>
          <w:szCs w:val="28"/>
        </w:rPr>
        <w:t>щихся носилок. А, значит, тебя превратят в булыжник, а меня польют винным соусом и отправят в чью-нибудь чудовищную пасть. Короче, меня съедят заживо. Жуть, жуть… Жуть и бр-рр… – Ее передернуло от собственных измышлений.</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Не хнычь раньше времени.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 xml:space="preserve">А что такое Время? А что такое Пространство? Древние говорили, если все вечно и бесконечно, то все возможно.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 xml:space="preserve"> Мы что-нибудь придумаем. На что нам даны головы?</w:t>
      </w:r>
      <w:r w:rsidRPr="005D0369">
        <w:rPr>
          <w:rFonts w:ascii="Times New Roman" w:hAnsi="Times New Roman" w:cs="Times New Roman"/>
          <w:b/>
          <w:bCs/>
          <w:szCs w:val="28"/>
        </w:rPr>
        <w:t xml:space="preserve"> </w:t>
      </w:r>
      <w:r w:rsidRPr="005D0369">
        <w:rPr>
          <w:rFonts w:ascii="Times New Roman" w:hAnsi="Times New Roman" w:cs="Times New Roman"/>
          <w:szCs w:val="28"/>
        </w:rPr>
        <w:t>Чтобы шапки носить?</w:t>
      </w:r>
      <w:r w:rsidRPr="005D0369">
        <w:rPr>
          <w:rFonts w:ascii="Times New Roman" w:hAnsi="Times New Roman" w:cs="Times New Roman"/>
          <w:b/>
          <w:bCs/>
          <w:szCs w:val="28"/>
        </w:rPr>
        <w:t xml:space="preserve"> </w:t>
      </w:r>
      <w:r w:rsidRPr="005D0369">
        <w:rPr>
          <w:rFonts w:ascii="Times New Roman" w:hAnsi="Times New Roman" w:cs="Times New Roman"/>
          <w:szCs w:val="28"/>
        </w:rPr>
        <w:t>Мы выберемся отсюда, обязательно выберемся. Из любой ситуации можно найти выход.</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Выход на тот свет.</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Твое остроумие сейчас неуместно. А я кое-что уже прид</w:t>
      </w:r>
      <w:r w:rsidRPr="005D0369">
        <w:rPr>
          <w:rFonts w:ascii="Times New Roman" w:hAnsi="Times New Roman" w:cs="Times New Roman"/>
          <w:szCs w:val="28"/>
        </w:rPr>
        <w:t>у</w:t>
      </w:r>
      <w:r w:rsidRPr="005D0369">
        <w:rPr>
          <w:rFonts w:ascii="Times New Roman" w:hAnsi="Times New Roman" w:cs="Times New Roman"/>
          <w:szCs w:val="28"/>
        </w:rPr>
        <w:t>мал…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Что, что? – В глазах Виулы вспыхнула надежда.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Свяжем между собой железные прутья куском материи, смоченной в воде, – от этого она становится прочнее, – а потом вст</w:t>
      </w:r>
      <w:r w:rsidRPr="005D0369">
        <w:rPr>
          <w:rFonts w:ascii="Times New Roman" w:hAnsi="Times New Roman" w:cs="Times New Roman"/>
          <w:szCs w:val="28"/>
        </w:rPr>
        <w:t>а</w:t>
      </w:r>
      <w:r w:rsidRPr="005D0369">
        <w:rPr>
          <w:rFonts w:ascii="Times New Roman" w:hAnsi="Times New Roman" w:cs="Times New Roman"/>
          <w:szCs w:val="28"/>
        </w:rPr>
        <w:t>вим в образовавшуюся петлю черенок швабры, и, используя его, как крутящийся рычаг, согнём решетку.  Прутья должны согнуться и в</w:t>
      </w:r>
      <w:r w:rsidRPr="005D0369">
        <w:rPr>
          <w:rFonts w:ascii="Times New Roman" w:hAnsi="Times New Roman" w:cs="Times New Roman"/>
          <w:szCs w:val="28"/>
        </w:rPr>
        <w:t>ы</w:t>
      </w:r>
      <w:r w:rsidRPr="005D0369">
        <w:rPr>
          <w:rFonts w:ascii="Times New Roman" w:hAnsi="Times New Roman" w:cs="Times New Roman"/>
          <w:szCs w:val="28"/>
        </w:rPr>
        <w:t>скочить из своих гнезд. Только бы цемент, в который они вмурованы, не оказался очень крепким.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Думаешь, получится?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Надо попробовать. Я сейчас позову надзирателя Мухнам</w:t>
      </w:r>
      <w:r w:rsidRPr="005D0369">
        <w:rPr>
          <w:rFonts w:ascii="Times New Roman" w:hAnsi="Times New Roman" w:cs="Times New Roman"/>
          <w:szCs w:val="28"/>
        </w:rPr>
        <w:t>о</w:t>
      </w:r>
      <w:r w:rsidRPr="005D0369">
        <w:rPr>
          <w:rFonts w:ascii="Times New Roman" w:hAnsi="Times New Roman" w:cs="Times New Roman"/>
          <w:szCs w:val="28"/>
        </w:rPr>
        <w:t>риса и попрошу у него швабру, тряпку и тазик с водой. Скажу, что они нужны мне для уборки помещения. Не думаю, чтобы он отказал. Все стражи порядка помешаны на порядке.</w:t>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стал барабанить в дверь каблуками.</w:t>
      </w:r>
      <w:r w:rsidRPr="005D0369">
        <w:rPr>
          <w:rFonts w:ascii="Times New Roman" w:hAnsi="Times New Roman" w:cs="Times New Roman"/>
          <w:szCs w:val="28"/>
        </w:rPr>
        <w:tab/>
        <w:t xml:space="preserve"> </w:t>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Через минуту в дверном глазке показался прищуренный глаз Мухнамориса. Недовольный голос спросил: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Что надо?!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Господин надзиратель, я хочу произвести уборку помещ</w:t>
      </w:r>
      <w:r w:rsidRPr="005D0369">
        <w:rPr>
          <w:rFonts w:ascii="Times New Roman" w:hAnsi="Times New Roman" w:cs="Times New Roman"/>
          <w:szCs w:val="28"/>
        </w:rPr>
        <w:t>е</w:t>
      </w:r>
      <w:r w:rsidRPr="005D0369">
        <w:rPr>
          <w:rFonts w:ascii="Times New Roman" w:hAnsi="Times New Roman" w:cs="Times New Roman"/>
          <w:szCs w:val="28"/>
        </w:rPr>
        <w:t>ния.</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Выслушав заключенного, капитан усмехнулся: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Отлично! Любая физическая работа перед смертью поле</w:t>
      </w:r>
      <w:r w:rsidRPr="005D0369">
        <w:rPr>
          <w:rFonts w:ascii="Times New Roman" w:hAnsi="Times New Roman" w:cs="Times New Roman"/>
          <w:szCs w:val="28"/>
        </w:rPr>
        <w:t>з</w:t>
      </w:r>
      <w:r w:rsidRPr="005D0369">
        <w:rPr>
          <w:rFonts w:ascii="Times New Roman" w:hAnsi="Times New Roman" w:cs="Times New Roman"/>
          <w:szCs w:val="28"/>
        </w:rPr>
        <w:t>на. За рвение мы отрубаем головы досрочно.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Согласны.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Глядишь, палач мускулатуру разовьет на дохлячках-дурачках.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руки не отсохнут?</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Мы эту работу в перчатках делаем. Не волнуйтесь.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это другое дело.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смотрю, вы пререкаться любите?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Перед смертью можно.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Перед смертью все можно: даже на голове ходить. Кстати, можете полы мыть, стоя на головах.</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Ура! Ура!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 дарую вам эту привилегию!</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Спасибо, дяденька.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«дяденька», а гражданин начальник.</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Будь по-вашему, гражданин начшвабр.</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 камеру доставили тазик с холодной водой и швабру, </w:t>
      </w:r>
    </w:p>
    <w:p w:rsidR="00885273" w:rsidRPr="005D0369" w:rsidRDefault="00885273" w:rsidP="005A3BF8">
      <w:pPr>
        <w:tabs>
          <w:tab w:val="left" w:pos="1080"/>
        </w:tabs>
        <w:ind w:left="720" w:right="805"/>
        <w:jc w:val="both"/>
        <w:rPr>
          <w:rFonts w:ascii="Times New Roman" w:hAnsi="Times New Roman" w:cs="Times New Roman"/>
          <w:szCs w:val="28"/>
        </w:rPr>
      </w:pPr>
      <w:r w:rsidRPr="005D0369">
        <w:rPr>
          <w:rFonts w:ascii="Times New Roman" w:hAnsi="Times New Roman" w:cs="Times New Roman"/>
          <w:szCs w:val="28"/>
        </w:rPr>
        <w:t>снабдили Скукера и тряпкой, так что не пришлось распарывать гн</w:t>
      </w:r>
      <w:r w:rsidRPr="005D0369">
        <w:rPr>
          <w:rFonts w:ascii="Times New Roman" w:hAnsi="Times New Roman" w:cs="Times New Roman"/>
          <w:szCs w:val="28"/>
        </w:rPr>
        <w:t>и</w:t>
      </w:r>
      <w:r w:rsidRPr="005D0369">
        <w:rPr>
          <w:rFonts w:ascii="Times New Roman" w:hAnsi="Times New Roman" w:cs="Times New Roman"/>
          <w:szCs w:val="28"/>
        </w:rPr>
        <w:t>лой тюфяк. Дабы усыпить бдительность стражников, Скукер с издё</w:t>
      </w:r>
      <w:r w:rsidRPr="005D0369">
        <w:rPr>
          <w:rFonts w:ascii="Times New Roman" w:hAnsi="Times New Roman" w:cs="Times New Roman"/>
          <w:szCs w:val="28"/>
        </w:rPr>
        <w:t>в</w:t>
      </w:r>
      <w:r w:rsidRPr="005D0369">
        <w:rPr>
          <w:rFonts w:ascii="Times New Roman" w:hAnsi="Times New Roman" w:cs="Times New Roman"/>
          <w:szCs w:val="28"/>
        </w:rPr>
        <w:t>кой поблагодарил за любезность: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Испасибочки иначальничек.</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тут же получил подзатыльник.</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Дождавшись, когда Мухнаморис уйдёт и успокоится, а,  гла</w:t>
      </w:r>
      <w:r w:rsidRPr="005D0369">
        <w:rPr>
          <w:rFonts w:ascii="Times New Roman" w:hAnsi="Times New Roman" w:cs="Times New Roman"/>
          <w:szCs w:val="28"/>
        </w:rPr>
        <w:t>в</w:t>
      </w:r>
      <w:r w:rsidRPr="005D0369">
        <w:rPr>
          <w:rFonts w:ascii="Times New Roman" w:hAnsi="Times New Roman" w:cs="Times New Roman"/>
          <w:szCs w:val="28"/>
        </w:rPr>
        <w:t>ное, перестанет таращиться в «глазок», Скукер начал действовать. Он снял со швабры мокрую тряпку, продел ее через прутья оконной р</w:t>
      </w:r>
      <w:r w:rsidRPr="005D0369">
        <w:rPr>
          <w:rFonts w:ascii="Times New Roman" w:hAnsi="Times New Roman" w:cs="Times New Roman"/>
          <w:szCs w:val="28"/>
        </w:rPr>
        <w:t>е</w:t>
      </w:r>
      <w:r w:rsidRPr="005D0369">
        <w:rPr>
          <w:rFonts w:ascii="Times New Roman" w:hAnsi="Times New Roman" w:cs="Times New Roman"/>
          <w:szCs w:val="28"/>
        </w:rPr>
        <w:t>шетки, связал концы узлом, вставил между ними черенок, и стал п</w:t>
      </w:r>
      <w:r w:rsidRPr="005D0369">
        <w:rPr>
          <w:rFonts w:ascii="Times New Roman" w:hAnsi="Times New Roman" w:cs="Times New Roman"/>
          <w:szCs w:val="28"/>
        </w:rPr>
        <w:t>о</w:t>
      </w:r>
      <w:r w:rsidRPr="005D0369">
        <w:rPr>
          <w:rFonts w:ascii="Times New Roman" w:hAnsi="Times New Roman" w:cs="Times New Roman"/>
          <w:szCs w:val="28"/>
        </w:rPr>
        <w:t>ворачивать его по часовой стрелке. И – о, радость! – прутья стали п</w:t>
      </w:r>
      <w:r w:rsidRPr="005D0369">
        <w:rPr>
          <w:rFonts w:ascii="Times New Roman" w:hAnsi="Times New Roman" w:cs="Times New Roman"/>
          <w:szCs w:val="28"/>
        </w:rPr>
        <w:t>о</w:t>
      </w:r>
      <w:r w:rsidRPr="005D0369">
        <w:rPr>
          <w:rFonts w:ascii="Times New Roman" w:hAnsi="Times New Roman" w:cs="Times New Roman"/>
          <w:szCs w:val="28"/>
        </w:rPr>
        <w:t>степенно прогибаться. Палка сделала несколько полных кругов, и прутья изогнулись буквой «Х». Но выдернуть их из цементных гнезд никак не удавалось.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Виула переползла на задранный к потолку кончик палки, из</w:t>
      </w:r>
      <w:r w:rsidRPr="005D0369">
        <w:rPr>
          <w:rFonts w:ascii="Times New Roman" w:hAnsi="Times New Roman" w:cs="Times New Roman"/>
          <w:szCs w:val="28"/>
        </w:rPr>
        <w:t>о</w:t>
      </w:r>
      <w:r w:rsidRPr="005D0369">
        <w:rPr>
          <w:rFonts w:ascii="Times New Roman" w:hAnsi="Times New Roman" w:cs="Times New Roman"/>
          <w:szCs w:val="28"/>
        </w:rPr>
        <w:t xml:space="preserve">бражая гирю, но веса ее было явно недостаточно для преодоления встречного сопротивления металла.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Скукер понял, что таким образом вырвать из стены решетку им не удастся.</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Виула снова приуныла. Она сказала: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Может, тебе попытаться прыгнуть на эту швабру с разбегу, ведь вес твой тогда сразу увеличится?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Этого всё равно недостаточно. Надо изобрести что-то иное.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Надо. Эх, была бы рядом моя бабушка, она бы уж, точно, решила эту задачку.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Знаешь что? – Сказал Скукер. – Спускайся-ка ты по стене вниз и поищи свою бабушку. Ей ты нужнее. А обо мне не тревожься. Я что-нибудь обязательно придумаю.</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Нет. Я тебя не брошу.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я приказываю.</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Когда ты в беде, ты не можешь приказывать.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почему?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Приказывать могут только свободные… особи. Вот я св</w:t>
      </w:r>
      <w:r w:rsidRPr="005D0369">
        <w:rPr>
          <w:rFonts w:ascii="Times New Roman" w:hAnsi="Times New Roman" w:cs="Times New Roman"/>
          <w:szCs w:val="28"/>
        </w:rPr>
        <w:t>о</w:t>
      </w:r>
      <w:r w:rsidRPr="005D0369">
        <w:rPr>
          <w:rFonts w:ascii="Times New Roman" w:hAnsi="Times New Roman" w:cs="Times New Roman"/>
          <w:szCs w:val="28"/>
        </w:rPr>
        <w:t>бодная особь, и я тебе приказываю со мной не спорить.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 свободная? Разве?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Да. Я в любой момент могу отсюда выйти.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Верно. Вот я тебя и прошу, хорошо, не приказываю, а прошу: «Виула, дорогая Виула, спасайся сама, и спаси свою бабушку. Мне уже ты ничем не поможешь».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Не падай духом! Слышишь, я тебе приказываю! И хватит и</w:t>
      </w:r>
      <w:r w:rsidRPr="005D0369">
        <w:rPr>
          <w:rFonts w:ascii="Times New Roman" w:hAnsi="Times New Roman" w:cs="Times New Roman"/>
          <w:szCs w:val="28"/>
        </w:rPr>
        <w:t>г</w:t>
      </w:r>
      <w:r w:rsidRPr="005D0369">
        <w:rPr>
          <w:rFonts w:ascii="Times New Roman" w:hAnsi="Times New Roman" w:cs="Times New Roman"/>
          <w:szCs w:val="28"/>
        </w:rPr>
        <w:t>рать в благородство! Я, пожалуй, прогуляюсь по мрачному завед</w:t>
      </w:r>
      <w:r w:rsidRPr="005D0369">
        <w:rPr>
          <w:rFonts w:ascii="Times New Roman" w:hAnsi="Times New Roman" w:cs="Times New Roman"/>
          <w:szCs w:val="28"/>
        </w:rPr>
        <w:t>е</w:t>
      </w:r>
      <w:r w:rsidRPr="005D0369">
        <w:rPr>
          <w:rFonts w:ascii="Times New Roman" w:hAnsi="Times New Roman" w:cs="Times New Roman"/>
          <w:szCs w:val="28"/>
        </w:rPr>
        <w:t>нию, но только затем, чтобы вернуться с викторией. Я раздобуду л</w:t>
      </w:r>
      <w:r w:rsidRPr="005D0369">
        <w:rPr>
          <w:rFonts w:ascii="Times New Roman" w:hAnsi="Times New Roman" w:cs="Times New Roman"/>
          <w:szCs w:val="28"/>
        </w:rPr>
        <w:t>е</w:t>
      </w:r>
      <w:r w:rsidRPr="005D0369">
        <w:rPr>
          <w:rFonts w:ascii="Times New Roman" w:hAnsi="Times New Roman" w:cs="Times New Roman"/>
          <w:szCs w:val="28"/>
        </w:rPr>
        <w:t xml:space="preserve">стницу, которая тебе ключом от воли …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Я подкуплю стражников. Я выдам этим вероломным церб</w:t>
      </w:r>
      <w:r w:rsidRPr="005D0369">
        <w:rPr>
          <w:rFonts w:ascii="Times New Roman" w:hAnsi="Times New Roman" w:cs="Times New Roman"/>
          <w:szCs w:val="28"/>
        </w:rPr>
        <w:t>е</w:t>
      </w:r>
      <w:r w:rsidRPr="005D0369">
        <w:rPr>
          <w:rFonts w:ascii="Times New Roman" w:hAnsi="Times New Roman" w:cs="Times New Roman"/>
          <w:szCs w:val="28"/>
        </w:rPr>
        <w:t xml:space="preserve">рам  тайник с сушеными белыми грибами. Я заготавливала их целых два года! Это гора вкуснятины! Они не смогут устоять, верь мне…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Так всё-таки здорово быть волшебником! Захотел – превратился в морской песок, и утёк сквозь пальцы, захотел – стал тигром, и одним только рыком обратил в бегство вражеское войско. А ещё лучше стать справедливым судьёй или на худой конец верёвочной лестницей…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Теперь же Скукеру оставалось по-доброму завидовать Виуле, которая с лёгкостью акробата ползла по отвесной стене головой вниз. </w:t>
      </w:r>
    </w:p>
    <w:p w:rsidR="00885273" w:rsidRDefault="00885273" w:rsidP="005A3BF8">
      <w:pPr>
        <w:tabs>
          <w:tab w:val="left" w:pos="1080"/>
        </w:tabs>
        <w:ind w:left="720" w:right="805" w:firstLine="720"/>
        <w:jc w:val="both"/>
        <w:rPr>
          <w:rFonts w:ascii="Times New Roman" w:hAnsi="Times New Roman" w:cs="Times New Roman"/>
          <w:b/>
          <w:bCs/>
          <w:szCs w:val="28"/>
          <w:u w:val="single"/>
        </w:rPr>
      </w:pPr>
    </w:p>
    <w:p w:rsidR="00885273" w:rsidRPr="005D0369" w:rsidRDefault="00885273" w:rsidP="005A3BF8">
      <w:pPr>
        <w:pStyle w:val="Heading1"/>
        <w:ind w:right="805" w:firstLine="1418"/>
      </w:pPr>
      <w:r>
        <w:t xml:space="preserve">       14. </w:t>
      </w:r>
      <w:r>
        <w:pict>
          <v:shape id="_x0000_i1039" type="#_x0000_t136" style="width:27.75pt;height:51pt">
            <v:shadow color="#868686"/>
            <v:textpath style="font-family:&quot;Arial Black&quot;;v-text-kern:t" trim="t" fitpath="t" string="В"/>
          </v:shape>
        </w:pict>
      </w:r>
      <w:r w:rsidRPr="005D0369">
        <w:t xml:space="preserve"> пасти чудовища Ща.</w:t>
      </w:r>
    </w:p>
    <w:p w:rsidR="00885273" w:rsidRPr="005D0369" w:rsidRDefault="00885273" w:rsidP="005A3BF8">
      <w:pPr>
        <w:tabs>
          <w:tab w:val="left" w:pos="1080"/>
        </w:tabs>
        <w:ind w:left="1440" w:right="805"/>
        <w:jc w:val="both"/>
        <w:rPr>
          <w:rFonts w:ascii="Times New Roman" w:hAnsi="Times New Roman" w:cs="Times New Roman"/>
          <w:b/>
          <w:bCs/>
          <w:szCs w:val="28"/>
          <w:u w:val="single"/>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тем временем отряд гномов под началом Доктора Уксуса п</w:t>
      </w:r>
      <w:r w:rsidRPr="005D0369">
        <w:rPr>
          <w:rFonts w:ascii="Times New Roman" w:hAnsi="Times New Roman" w:cs="Times New Roman"/>
          <w:szCs w:val="28"/>
        </w:rPr>
        <w:t>ы</w:t>
      </w:r>
      <w:r w:rsidRPr="005D0369">
        <w:rPr>
          <w:rFonts w:ascii="Times New Roman" w:hAnsi="Times New Roman" w:cs="Times New Roman"/>
          <w:szCs w:val="28"/>
        </w:rPr>
        <w:t xml:space="preserve">тался справиться с очередным препятствием.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Дело в том, что на их пути оказалось внушительных размеров озеро. Обходить его значило потерять уйму драгоценного времени.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Команда решила преодолеть водоем вплавь, но тут выяснилось, что не все гномы умеют плавать.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вот тогда решено было пустить в дело трофейную расческу, благо она была изготовлена из можжевельника, и, значит, легко де</w:t>
      </w:r>
      <w:r w:rsidRPr="005D0369">
        <w:rPr>
          <w:rFonts w:ascii="Times New Roman" w:hAnsi="Times New Roman" w:cs="Times New Roman"/>
          <w:szCs w:val="28"/>
        </w:rPr>
        <w:t>р</w:t>
      </w:r>
      <w:r w:rsidRPr="005D0369">
        <w:rPr>
          <w:rFonts w:ascii="Times New Roman" w:hAnsi="Times New Roman" w:cs="Times New Roman"/>
          <w:szCs w:val="28"/>
        </w:rPr>
        <w:t>жалась на воде. Отличное плавсредство.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Накрапывал дождь.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Акилей вызвался закрепить причальный канат на противоп</w:t>
      </w:r>
      <w:r w:rsidRPr="005D0369">
        <w:rPr>
          <w:rFonts w:ascii="Times New Roman" w:hAnsi="Times New Roman" w:cs="Times New Roman"/>
          <w:szCs w:val="28"/>
        </w:rPr>
        <w:t>о</w:t>
      </w:r>
      <w:r w:rsidRPr="005D0369">
        <w:rPr>
          <w:rFonts w:ascii="Times New Roman" w:hAnsi="Times New Roman" w:cs="Times New Roman"/>
          <w:szCs w:val="28"/>
        </w:rPr>
        <w:t>ложном берегу. По его задумке расческа должна была курсировать от берега к берегу, как паром. Акилей был отличным пловцом. Он без труда справился с течением, и, выйдя на противоположный берег, з</w:t>
      </w:r>
      <w:r w:rsidRPr="005D0369">
        <w:rPr>
          <w:rFonts w:ascii="Times New Roman" w:hAnsi="Times New Roman" w:cs="Times New Roman"/>
          <w:szCs w:val="28"/>
        </w:rPr>
        <w:t>а</w:t>
      </w:r>
      <w:r w:rsidRPr="005D0369">
        <w:rPr>
          <w:rFonts w:ascii="Times New Roman" w:hAnsi="Times New Roman" w:cs="Times New Roman"/>
          <w:szCs w:val="28"/>
        </w:rPr>
        <w:t xml:space="preserve">крепил на стволе березы свободный конец веревки.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Трудно в это поверить, но Кекля не побоялась взойти на паром первой. Кто бы мог подумать?!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Но это не было проявлением отчаянной смелости, как могло п</w:t>
      </w:r>
      <w:r w:rsidRPr="005D0369">
        <w:rPr>
          <w:rFonts w:ascii="Times New Roman" w:hAnsi="Times New Roman" w:cs="Times New Roman"/>
          <w:szCs w:val="28"/>
        </w:rPr>
        <w:t>о</w:t>
      </w:r>
      <w:r w:rsidRPr="005D0369">
        <w:rPr>
          <w:rFonts w:ascii="Times New Roman" w:hAnsi="Times New Roman" w:cs="Times New Roman"/>
          <w:szCs w:val="28"/>
        </w:rPr>
        <w:t>казаться на первый взгляд. Скорее, она так поступила из хвастовства. Это было больше похоже на браваду. Да и болотная жижа под ногами не способствовала комфортному пребыванию на этом берегу. Прот</w:t>
      </w:r>
      <w:r w:rsidRPr="005D0369">
        <w:rPr>
          <w:rFonts w:ascii="Times New Roman" w:hAnsi="Times New Roman" w:cs="Times New Roman"/>
          <w:szCs w:val="28"/>
        </w:rPr>
        <w:t>и</w:t>
      </w:r>
      <w:r w:rsidRPr="005D0369">
        <w:rPr>
          <w:rFonts w:ascii="Times New Roman" w:hAnsi="Times New Roman" w:cs="Times New Roman"/>
          <w:szCs w:val="28"/>
        </w:rPr>
        <w:t>воположный был куда приветливей: казалось, серебряная луна разл</w:t>
      </w:r>
      <w:r w:rsidRPr="005D0369">
        <w:rPr>
          <w:rFonts w:ascii="Times New Roman" w:hAnsi="Times New Roman" w:cs="Times New Roman"/>
          <w:szCs w:val="28"/>
        </w:rPr>
        <w:t>о</w:t>
      </w:r>
      <w:r w:rsidRPr="005D0369">
        <w:rPr>
          <w:rFonts w:ascii="Times New Roman" w:hAnsi="Times New Roman" w:cs="Times New Roman"/>
          <w:szCs w:val="28"/>
        </w:rPr>
        <w:t>мила мир на две неравные половины, и здешнюю превратила, как ск</w:t>
      </w:r>
      <w:r w:rsidRPr="005D0369">
        <w:rPr>
          <w:rFonts w:ascii="Times New Roman" w:hAnsi="Times New Roman" w:cs="Times New Roman"/>
          <w:szCs w:val="28"/>
        </w:rPr>
        <w:t>а</w:t>
      </w:r>
      <w:r w:rsidRPr="005D0369">
        <w:rPr>
          <w:rFonts w:ascii="Times New Roman" w:hAnsi="Times New Roman" w:cs="Times New Roman"/>
          <w:szCs w:val="28"/>
        </w:rPr>
        <w:t xml:space="preserve">зал бы поэт, в дождливый компот.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Грязь хлюпала под ногами.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Крепко вцепившись в зубья расчески, Кекля жестом показала, что готова двигаться вперед.  </w:t>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всё было бы хорошо – ни поднимись некстати сильнейший ветер.</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Акилею потребовалось сконцентрировать усилия, чтобы б</w:t>
      </w:r>
      <w:r w:rsidRPr="005D0369">
        <w:rPr>
          <w:rFonts w:ascii="Times New Roman" w:hAnsi="Times New Roman" w:cs="Times New Roman"/>
          <w:szCs w:val="28"/>
        </w:rPr>
        <w:t>о</w:t>
      </w:r>
      <w:r w:rsidRPr="005D0369">
        <w:rPr>
          <w:rFonts w:ascii="Times New Roman" w:hAnsi="Times New Roman" w:cs="Times New Roman"/>
          <w:szCs w:val="28"/>
        </w:rPr>
        <w:t>роться с волнениями на озере. Веревка врезалась в кожу. На ладонях появились кровавые мозоли. Акилей с трудом выбирал из воды ка</w:t>
      </w:r>
      <w:r w:rsidRPr="005D0369">
        <w:rPr>
          <w:rFonts w:ascii="Times New Roman" w:hAnsi="Times New Roman" w:cs="Times New Roman"/>
          <w:szCs w:val="28"/>
        </w:rPr>
        <w:t>ж</w:t>
      </w:r>
      <w:r w:rsidRPr="005D0369">
        <w:rPr>
          <w:rFonts w:ascii="Times New Roman" w:hAnsi="Times New Roman" w:cs="Times New Roman"/>
          <w:szCs w:val="28"/>
        </w:rPr>
        <w:t xml:space="preserve">дый сантиметр каната.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Стоящие на берегу гномы подбадривали его: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Давай, Акилей! Смелей, Акилей!</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Он старался. Он очень старался.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ветер всё крепчал.</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Вдруг, откуда ни возьмись, на поверхности воды появился о</w:t>
      </w:r>
      <w:r w:rsidRPr="005D0369">
        <w:rPr>
          <w:rFonts w:ascii="Times New Roman" w:hAnsi="Times New Roman" w:cs="Times New Roman"/>
          <w:szCs w:val="28"/>
        </w:rPr>
        <w:t>г</w:t>
      </w:r>
      <w:r w:rsidRPr="005D0369">
        <w:rPr>
          <w:rFonts w:ascii="Times New Roman" w:hAnsi="Times New Roman" w:cs="Times New Roman"/>
          <w:szCs w:val="28"/>
        </w:rPr>
        <w:t>ромный плавник хищной рыбы Ща. Об этой Ща ходили дьявольские легенды. Говорили, что прожорливая рыбина, находясь в плохом н</w:t>
      </w:r>
      <w:r w:rsidRPr="005D0369">
        <w:rPr>
          <w:rFonts w:ascii="Times New Roman" w:hAnsi="Times New Roman" w:cs="Times New Roman"/>
          <w:szCs w:val="28"/>
        </w:rPr>
        <w:t>а</w:t>
      </w:r>
      <w:r w:rsidRPr="005D0369">
        <w:rPr>
          <w:rFonts w:ascii="Times New Roman" w:hAnsi="Times New Roman" w:cs="Times New Roman"/>
          <w:szCs w:val="28"/>
        </w:rPr>
        <w:t xml:space="preserve">строении, способна проглотить самою себя. И привлек ее внимание, по-видимому, блеск зеркальца, которое было обращено ко дну. Ща приняла импровизированный плот за наживку. </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t xml:space="preserve">     На берегу все с ужасом наблюдали за маневрами страшной щуки. Доктор Уксус принялся забрасывать рыбину камнями. Его примеру последовали остальные. Но щука увертывалась от «картечи», то н</w:t>
      </w:r>
      <w:r w:rsidRPr="005D0369">
        <w:rPr>
          <w:rFonts w:ascii="Times New Roman" w:hAnsi="Times New Roman" w:cs="Times New Roman"/>
          <w:szCs w:val="28"/>
        </w:rPr>
        <w:t>ы</w:t>
      </w:r>
      <w:r w:rsidRPr="005D0369">
        <w:rPr>
          <w:rFonts w:ascii="Times New Roman" w:hAnsi="Times New Roman" w:cs="Times New Roman"/>
          <w:szCs w:val="28"/>
        </w:rPr>
        <w:t xml:space="preserve">ряя на глубину, то уходя в сторону.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Помогите! </w:t>
      </w:r>
      <w:r>
        <w:rPr>
          <w:rFonts w:ascii="Times New Roman" w:hAnsi="Times New Roman" w:cs="Times New Roman"/>
          <w:szCs w:val="28"/>
        </w:rPr>
        <w:t>Не терплю рыбий жир</w:t>
      </w:r>
      <w:r w:rsidRPr="005D0369">
        <w:rPr>
          <w:rFonts w:ascii="Times New Roman" w:hAnsi="Times New Roman" w:cs="Times New Roman"/>
          <w:szCs w:val="28"/>
        </w:rPr>
        <w:t>! Я боюсь! – Кричала Кекля.</w:t>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Акилей тянул канат из последних сил. </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До берега оставалось совсем немного, когда, изловчившись и широко открыв пасть, Ща буквально затянула в воронку своего бе</w:t>
      </w:r>
      <w:r w:rsidRPr="005D0369">
        <w:rPr>
          <w:rFonts w:ascii="Times New Roman" w:hAnsi="Times New Roman" w:cs="Times New Roman"/>
          <w:szCs w:val="28"/>
        </w:rPr>
        <w:t>з</w:t>
      </w:r>
      <w:r w:rsidRPr="005D0369">
        <w:rPr>
          <w:rFonts w:ascii="Times New Roman" w:hAnsi="Times New Roman" w:cs="Times New Roman"/>
          <w:szCs w:val="28"/>
        </w:rPr>
        <w:t xml:space="preserve">донного горла расческу вместе с  онемевшей от страха Кеклей. </w:t>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Акилей попытался выдернуть плот из хищной пасти, но Ща легко перекусила канат острыми зубами, и нырнула на глубину.</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t>На берегу началась настоящая паника. Гномы бросились вра</w:t>
      </w:r>
      <w:r w:rsidRPr="005D0369">
        <w:rPr>
          <w:rFonts w:ascii="Times New Roman" w:hAnsi="Times New Roman" w:cs="Times New Roman"/>
          <w:szCs w:val="28"/>
        </w:rPr>
        <w:t>с</w:t>
      </w:r>
      <w:r w:rsidRPr="005D0369">
        <w:rPr>
          <w:rFonts w:ascii="Times New Roman" w:hAnsi="Times New Roman" w:cs="Times New Roman"/>
          <w:szCs w:val="28"/>
        </w:rPr>
        <w:t>сыпную. Доктор Уксус призывал к выдержке:</w:t>
      </w:r>
    </w:p>
    <w:p w:rsidR="00885273" w:rsidRPr="00BB337E"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Без паники! Только без паники</w:t>
      </w:r>
      <w:r>
        <w:rPr>
          <w:rFonts w:ascii="Times New Roman" w:hAnsi="Times New Roman" w:cs="Times New Roman"/>
          <w:szCs w:val="28"/>
        </w:rPr>
        <w:t>, господа</w:t>
      </w:r>
      <w:r w:rsidRPr="005D0369">
        <w:rPr>
          <w:rFonts w:ascii="Times New Roman" w:hAnsi="Times New Roman" w:cs="Times New Roman"/>
          <w:szCs w:val="28"/>
        </w:rPr>
        <w:t>!</w:t>
      </w:r>
      <w:r w:rsidRPr="005D0369">
        <w:rPr>
          <w:rFonts w:ascii="Times New Roman" w:hAnsi="Times New Roman" w:cs="Times New Roman"/>
          <w:szCs w:val="28"/>
        </w:rPr>
        <w:tab/>
      </w:r>
    </w:p>
    <w:p w:rsidR="00885273"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Будто чувствуя поддержку друзей, Кекля не сдавалась. Ножк</w:t>
      </w:r>
      <w:r>
        <w:rPr>
          <w:rFonts w:ascii="Times New Roman" w:hAnsi="Times New Roman" w:cs="Times New Roman"/>
          <w:szCs w:val="28"/>
        </w:rPr>
        <w:t>а</w:t>
      </w:r>
      <w:r>
        <w:rPr>
          <w:rFonts w:ascii="Times New Roman" w:hAnsi="Times New Roman" w:cs="Times New Roman"/>
          <w:szCs w:val="28"/>
        </w:rPr>
        <w:t>ми и ручками она  методично барабанила по пищеводу хищника:</w:t>
      </w:r>
    </w:p>
    <w:p w:rsidR="00885273"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Чтоб тебя вырвало!!!</w:t>
      </w:r>
    </w:p>
    <w:p w:rsidR="00885273"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EB46DA">
        <w:rPr>
          <w:rFonts w:ascii="Times New Roman" w:hAnsi="Times New Roman" w:cs="Times New Roman"/>
          <w:szCs w:val="28"/>
        </w:rPr>
        <w:t xml:space="preserve"> </w:t>
      </w:r>
      <w:r>
        <w:rPr>
          <w:rFonts w:ascii="Times New Roman" w:hAnsi="Times New Roman" w:cs="Times New Roman"/>
          <w:szCs w:val="28"/>
        </w:rPr>
        <w:t>Не дождешься!</w:t>
      </w:r>
    </w:p>
    <w:p w:rsidR="00885273"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Рыбы не разговаривают!</w:t>
      </w:r>
    </w:p>
    <w:p w:rsidR="00885273"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Когда хотят кушать, ещё как разговаривают!</w:t>
      </w:r>
    </w:p>
    <w:p w:rsidR="00885273"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Враки!</w:t>
      </w:r>
    </w:p>
    <w:p w:rsidR="00885273"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Вот когда от твоих туфелек останутся одни блестящие пря</w:t>
      </w:r>
      <w:r>
        <w:rPr>
          <w:rFonts w:ascii="Times New Roman" w:hAnsi="Times New Roman" w:cs="Times New Roman"/>
          <w:szCs w:val="28"/>
        </w:rPr>
        <w:t>ж</w:t>
      </w:r>
      <w:r>
        <w:rPr>
          <w:rFonts w:ascii="Times New Roman" w:hAnsi="Times New Roman" w:cs="Times New Roman"/>
          <w:szCs w:val="28"/>
        </w:rPr>
        <w:t>ки, тогда и помолчим.</w:t>
      </w:r>
    </w:p>
    <w:p w:rsidR="00885273"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Мы посмеёмся, когда твои зубы будут плавать в стакане с рыбьим жиром! Что, съела?! Выпусти меня, а то закричу, и ты ло</w:t>
      </w:r>
      <w:r>
        <w:rPr>
          <w:rFonts w:ascii="Times New Roman" w:hAnsi="Times New Roman" w:cs="Times New Roman"/>
          <w:szCs w:val="28"/>
        </w:rPr>
        <w:t>п</w:t>
      </w:r>
      <w:r>
        <w:rPr>
          <w:rFonts w:ascii="Times New Roman" w:hAnsi="Times New Roman" w:cs="Times New Roman"/>
          <w:szCs w:val="28"/>
        </w:rPr>
        <w:t>нешь!</w:t>
      </w:r>
    </w:p>
    <w:p w:rsidR="00885273"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Рыбина от такой наглости зло зарычала: «Р-р-р! Поговори ещё у меня»!</w:t>
      </w:r>
    </w:p>
    <w:p w:rsidR="00885273" w:rsidRPr="00EB46DA"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А-а-а!.. Ты ещё и рычать вздумала?! Так получи! – Кекля и</w:t>
      </w:r>
      <w:r>
        <w:rPr>
          <w:rFonts w:ascii="Times New Roman" w:hAnsi="Times New Roman" w:cs="Times New Roman"/>
          <w:szCs w:val="28"/>
        </w:rPr>
        <w:t>з</w:t>
      </w:r>
      <w:r>
        <w:rPr>
          <w:rFonts w:ascii="Times New Roman" w:hAnsi="Times New Roman" w:cs="Times New Roman"/>
          <w:szCs w:val="28"/>
        </w:rPr>
        <w:t>ловчилась и больно ударила рыбину каблуком по животу. – Нрави</w:t>
      </w:r>
      <w:r>
        <w:rPr>
          <w:rFonts w:ascii="Times New Roman" w:hAnsi="Times New Roman" w:cs="Times New Roman"/>
          <w:szCs w:val="28"/>
        </w:rPr>
        <w:t>т</w:t>
      </w:r>
      <w:r>
        <w:rPr>
          <w:rFonts w:ascii="Times New Roman" w:hAnsi="Times New Roman" w:cs="Times New Roman"/>
          <w:szCs w:val="28"/>
        </w:rPr>
        <w:t>ся?!</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Уксус</w:t>
      </w:r>
      <w:r w:rsidRPr="005D0369">
        <w:rPr>
          <w:rFonts w:ascii="Times New Roman" w:hAnsi="Times New Roman" w:cs="Times New Roman"/>
          <w:szCs w:val="28"/>
        </w:rPr>
        <w:t xml:space="preserve"> быстро скинул обувь, и смело шагнул в воду. Сделав о</w:t>
      </w:r>
      <w:r w:rsidRPr="005D0369">
        <w:rPr>
          <w:rFonts w:ascii="Times New Roman" w:hAnsi="Times New Roman" w:cs="Times New Roman"/>
          <w:szCs w:val="28"/>
        </w:rPr>
        <w:t>т</w:t>
      </w:r>
      <w:r w:rsidRPr="005D0369">
        <w:rPr>
          <w:rFonts w:ascii="Times New Roman" w:hAnsi="Times New Roman" w:cs="Times New Roman"/>
          <w:szCs w:val="28"/>
        </w:rPr>
        <w:t>чаянный гребок правой рукой, скомандовал: «За мной, храбрые гн</w:t>
      </w:r>
      <w:r w:rsidRPr="005D0369">
        <w:rPr>
          <w:rFonts w:ascii="Times New Roman" w:hAnsi="Times New Roman" w:cs="Times New Roman"/>
          <w:szCs w:val="28"/>
        </w:rPr>
        <w:t>о</w:t>
      </w:r>
      <w:r w:rsidRPr="005D0369">
        <w:rPr>
          <w:rFonts w:ascii="Times New Roman" w:hAnsi="Times New Roman" w:cs="Times New Roman"/>
          <w:szCs w:val="28"/>
        </w:rPr>
        <w:t xml:space="preserve">мы! Вперед»!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Скорее это был жест отчаянья: рыбина и гном уж больно нера</w:t>
      </w:r>
      <w:r w:rsidRPr="005D0369">
        <w:rPr>
          <w:rFonts w:ascii="Times New Roman" w:hAnsi="Times New Roman" w:cs="Times New Roman"/>
          <w:szCs w:val="28"/>
        </w:rPr>
        <w:t>в</w:t>
      </w:r>
      <w:r w:rsidRPr="005D0369">
        <w:rPr>
          <w:rFonts w:ascii="Times New Roman" w:hAnsi="Times New Roman" w:cs="Times New Roman"/>
          <w:szCs w:val="28"/>
        </w:rPr>
        <w:t>ные величины. Наверное, надо было найти другой выход, и не риск</w:t>
      </w:r>
      <w:r w:rsidRPr="005D0369">
        <w:rPr>
          <w:rFonts w:ascii="Times New Roman" w:hAnsi="Times New Roman" w:cs="Times New Roman"/>
          <w:szCs w:val="28"/>
        </w:rPr>
        <w:t>о</w:t>
      </w:r>
      <w:r w:rsidRPr="005D0369">
        <w:rPr>
          <w:rFonts w:ascii="Times New Roman" w:hAnsi="Times New Roman" w:cs="Times New Roman"/>
          <w:szCs w:val="28"/>
        </w:rPr>
        <w:t xml:space="preserve">вать не принадлежащими тебе жизнями; но уж таков дух большинства подвижников и полководцев. Да и трудно спокойно стоять в стороне, когда кто-то гибнет у тебя на глазах.    </w:t>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Повинуясь властному призыву, гномы покатились с пригорка в воду, точно маленькие горошины. Они, пересиливая ужас, поплыли, – те, конечно, кто умел держаться на воде, – к адской воронке, погл</w:t>
      </w:r>
      <w:r w:rsidRPr="005D0369">
        <w:rPr>
          <w:rFonts w:ascii="Times New Roman" w:hAnsi="Times New Roman" w:cs="Times New Roman"/>
          <w:szCs w:val="28"/>
        </w:rPr>
        <w:t>о</w:t>
      </w:r>
      <w:r w:rsidRPr="005D0369">
        <w:rPr>
          <w:rFonts w:ascii="Times New Roman" w:hAnsi="Times New Roman" w:cs="Times New Roman"/>
          <w:szCs w:val="28"/>
        </w:rPr>
        <w:t xml:space="preserve">тившей девочку.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 что они надеялись, не понятно.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Уксус подбадривал слабеющих пловцов: «Еще немного, еще чуть-чуть! Нам </w:t>
      </w:r>
      <w:r w:rsidRPr="005D0369">
        <w:rPr>
          <w:rFonts w:ascii="Times New Roman" w:hAnsi="Times New Roman" w:cs="Times New Roman"/>
          <w:sz w:val="22"/>
          <w:szCs w:val="22"/>
        </w:rPr>
        <w:t>Н</w:t>
      </w:r>
      <w:r w:rsidRPr="005D0369">
        <w:rPr>
          <w:rFonts w:ascii="Times New Roman" w:hAnsi="Times New Roman" w:cs="Times New Roman"/>
          <w:sz w:val="18"/>
          <w:szCs w:val="18"/>
        </w:rPr>
        <w:t>2</w:t>
      </w:r>
      <w:r w:rsidRPr="005D0369">
        <w:rPr>
          <w:rFonts w:ascii="Times New Roman" w:hAnsi="Times New Roman" w:cs="Times New Roman"/>
          <w:sz w:val="22"/>
          <w:szCs w:val="22"/>
        </w:rPr>
        <w:t>О</w:t>
      </w:r>
      <w:r w:rsidRPr="005D0369">
        <w:rPr>
          <w:rFonts w:ascii="Times New Roman" w:hAnsi="Times New Roman" w:cs="Times New Roman"/>
          <w:szCs w:val="28"/>
        </w:rPr>
        <w:t xml:space="preserve"> по колено, друзья! Друзья, вперед»! </w:t>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Акилей горько плакал, закрыв лицо окровавленными ладонями.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Теперь только он понял, что безумно любит Кеклю, и не сможет без неё жить. Ему будет не хватать её писклявого голоска, беспричи</w:t>
      </w:r>
      <w:r w:rsidRPr="005D0369">
        <w:rPr>
          <w:rFonts w:ascii="Times New Roman" w:hAnsi="Times New Roman" w:cs="Times New Roman"/>
          <w:szCs w:val="28"/>
        </w:rPr>
        <w:t>н</w:t>
      </w:r>
      <w:r w:rsidRPr="005D0369">
        <w:rPr>
          <w:rFonts w:ascii="Times New Roman" w:hAnsi="Times New Roman" w:cs="Times New Roman"/>
          <w:szCs w:val="28"/>
        </w:rPr>
        <w:t>ного смеха и капризных губ.</w:t>
      </w:r>
    </w:p>
    <w:p w:rsidR="00885273" w:rsidRPr="00BB337E"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зная, что предпринять дальше, повторял одну единственную фразу: «Я не буду жить без нее! Без нее я не буду жить»!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Уксус, который к тому времени уже пересек озеро и выбрался на берег, ударил Акилея по щеке, ударил совершенно беззлобно, только чтобы привести его в чувство: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       Не смей так говорить! Мы обязательно спасем нашу Ке</w:t>
      </w:r>
      <w:r w:rsidRPr="005D0369">
        <w:rPr>
          <w:rFonts w:ascii="Times New Roman" w:hAnsi="Times New Roman" w:cs="Times New Roman"/>
          <w:szCs w:val="28"/>
        </w:rPr>
        <w:t>к</w:t>
      </w:r>
      <w:r w:rsidRPr="005D0369">
        <w:rPr>
          <w:rFonts w:ascii="Times New Roman" w:hAnsi="Times New Roman" w:cs="Times New Roman"/>
          <w:szCs w:val="28"/>
        </w:rPr>
        <w:t>лю.</w:t>
      </w:r>
    </w:p>
    <w:p w:rsidR="00885273" w:rsidRPr="00BB337E"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       Да-а-а… Как, как мы ее спасем?! Нашу Кеклю теперь п</w:t>
      </w:r>
      <w:r w:rsidRPr="005D0369">
        <w:rPr>
          <w:rFonts w:ascii="Times New Roman" w:hAnsi="Times New Roman" w:cs="Times New Roman"/>
          <w:szCs w:val="28"/>
        </w:rPr>
        <w:t>е</w:t>
      </w:r>
      <w:r w:rsidRPr="005D0369">
        <w:rPr>
          <w:rFonts w:ascii="Times New Roman" w:hAnsi="Times New Roman" w:cs="Times New Roman"/>
          <w:szCs w:val="28"/>
        </w:rPr>
        <w:t>реваривает желудок этого бездушного чудовища. Что б она подав</w:t>
      </w:r>
      <w:r w:rsidRPr="005D0369">
        <w:rPr>
          <w:rFonts w:ascii="Times New Roman" w:hAnsi="Times New Roman" w:cs="Times New Roman"/>
          <w:szCs w:val="28"/>
        </w:rPr>
        <w:t>и</w:t>
      </w:r>
      <w:r w:rsidRPr="005D0369">
        <w:rPr>
          <w:rFonts w:ascii="Times New Roman" w:hAnsi="Times New Roman" w:cs="Times New Roman"/>
          <w:szCs w:val="28"/>
        </w:rPr>
        <w:t xml:space="preserve">лась! </w:t>
      </w:r>
      <w:r>
        <w:rPr>
          <w:rFonts w:ascii="Times New Roman" w:hAnsi="Times New Roman" w:cs="Times New Roman"/>
          <w:szCs w:val="28"/>
        </w:rPr>
        <w:t>А я</w:t>
      </w:r>
      <w:r w:rsidRPr="005D0369">
        <w:rPr>
          <w:rFonts w:ascii="Times New Roman" w:hAnsi="Times New Roman" w:cs="Times New Roman"/>
          <w:szCs w:val="28"/>
        </w:rPr>
        <w:t xml:space="preserve"> ведь предупреждал: не надо </w:t>
      </w:r>
      <w:r>
        <w:rPr>
          <w:rFonts w:ascii="Times New Roman" w:hAnsi="Times New Roman" w:cs="Times New Roman"/>
          <w:szCs w:val="28"/>
        </w:rPr>
        <w:t>играть в «</w:t>
      </w:r>
      <w:r w:rsidRPr="005D0369">
        <w:rPr>
          <w:rFonts w:ascii="Times New Roman" w:hAnsi="Times New Roman" w:cs="Times New Roman"/>
          <w:szCs w:val="28"/>
        </w:rPr>
        <w:t>подмиг</w:t>
      </w:r>
      <w:r>
        <w:rPr>
          <w:rFonts w:ascii="Times New Roman" w:hAnsi="Times New Roman" w:cs="Times New Roman"/>
          <w:szCs w:val="28"/>
        </w:rPr>
        <w:t>ушки» со вс</w:t>
      </w:r>
      <w:r>
        <w:rPr>
          <w:rFonts w:ascii="Times New Roman" w:hAnsi="Times New Roman" w:cs="Times New Roman"/>
          <w:szCs w:val="28"/>
        </w:rPr>
        <w:t>е</w:t>
      </w:r>
      <w:r>
        <w:rPr>
          <w:rFonts w:ascii="Times New Roman" w:hAnsi="Times New Roman" w:cs="Times New Roman"/>
          <w:szCs w:val="28"/>
        </w:rPr>
        <w:t>ми п</w:t>
      </w:r>
      <w:r w:rsidRPr="005D0369">
        <w:rPr>
          <w:rFonts w:ascii="Times New Roman" w:hAnsi="Times New Roman" w:cs="Times New Roman"/>
          <w:szCs w:val="28"/>
        </w:rPr>
        <w:t>одряд. Да-а-а… Она, наверняка, стала строить этому чудищу глазки, за что и поплатилась.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 самом деле Акилей так не думал. Просто эта трагедия ме</w:t>
      </w:r>
      <w:r w:rsidRPr="005D0369">
        <w:rPr>
          <w:rFonts w:ascii="Times New Roman" w:hAnsi="Times New Roman" w:cs="Times New Roman"/>
          <w:szCs w:val="28"/>
        </w:rPr>
        <w:t>с</w:t>
      </w:r>
      <w:r w:rsidRPr="005D0369">
        <w:rPr>
          <w:rFonts w:ascii="Times New Roman" w:hAnsi="Times New Roman" w:cs="Times New Roman"/>
          <w:szCs w:val="28"/>
        </w:rPr>
        <w:t>тами повредила его рассудок; и, как бы это точнее выразиться, стол</w:t>
      </w:r>
      <w:r w:rsidRPr="005D0369">
        <w:rPr>
          <w:rFonts w:ascii="Times New Roman" w:hAnsi="Times New Roman" w:cs="Times New Roman"/>
          <w:szCs w:val="28"/>
        </w:rPr>
        <w:t>к</w:t>
      </w:r>
      <w:r w:rsidRPr="005D0369">
        <w:rPr>
          <w:rFonts w:ascii="Times New Roman" w:hAnsi="Times New Roman" w:cs="Times New Roman"/>
          <w:szCs w:val="28"/>
        </w:rPr>
        <w:t>нула лбами «молочный» ген ревности и извилину со старческим брюзжанием.</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Не говори глупости, Акилей! И перестань, пожалуйста, ныть! Еще ничего не упущено. Мы поймаем чудовище Ща, и освоб</w:t>
      </w:r>
      <w:r w:rsidRPr="005D0369">
        <w:rPr>
          <w:rFonts w:ascii="Times New Roman" w:hAnsi="Times New Roman" w:cs="Times New Roman"/>
          <w:szCs w:val="28"/>
        </w:rPr>
        <w:t>о</w:t>
      </w:r>
      <w:r w:rsidRPr="005D0369">
        <w:rPr>
          <w:rFonts w:ascii="Times New Roman" w:hAnsi="Times New Roman" w:cs="Times New Roman"/>
          <w:szCs w:val="28"/>
        </w:rPr>
        <w:t>дим Кеклю. Нас, костлявых гномов, без хрена с редькой просто так не проглотишь! Только не стоит распускать сопли! Эту гадкую свиноту надо приманить чем-то более соблазнительным, чем жидкость из н</w:t>
      </w:r>
      <w:r w:rsidRPr="005D0369">
        <w:rPr>
          <w:rFonts w:ascii="Times New Roman" w:hAnsi="Times New Roman" w:cs="Times New Roman"/>
          <w:szCs w:val="28"/>
        </w:rPr>
        <w:t>о</w:t>
      </w:r>
      <w:r w:rsidRPr="005D0369">
        <w:rPr>
          <w:rFonts w:ascii="Times New Roman" w:hAnsi="Times New Roman" w:cs="Times New Roman"/>
          <w:szCs w:val="28"/>
        </w:rPr>
        <w:t>са.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Может, стоит построить запруду? А что: перегородим к</w:t>
      </w:r>
      <w:r w:rsidRPr="005D0369">
        <w:rPr>
          <w:rFonts w:ascii="Times New Roman" w:hAnsi="Times New Roman" w:cs="Times New Roman"/>
          <w:szCs w:val="28"/>
        </w:rPr>
        <w:t>о</w:t>
      </w:r>
      <w:r w:rsidRPr="005D0369">
        <w:rPr>
          <w:rFonts w:ascii="Times New Roman" w:hAnsi="Times New Roman" w:cs="Times New Roman"/>
          <w:szCs w:val="28"/>
        </w:rPr>
        <w:t xml:space="preserve">рягами и камнями это проклятое озеро, и загоним чудовище в удобное место, где нам будет легче его достать.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Наконец-то ты стал соображать. Теперь в тебе говорит не мальчик, но муж. Но строить запруду мы не будем: на это уйдёт много времени. Мы вот что предпримем: мы поймаем ее на крючок с пр</w:t>
      </w:r>
      <w:r w:rsidRPr="005D0369">
        <w:rPr>
          <w:rFonts w:ascii="Times New Roman" w:hAnsi="Times New Roman" w:cs="Times New Roman"/>
          <w:szCs w:val="28"/>
        </w:rPr>
        <w:t>и</w:t>
      </w:r>
      <w:r w:rsidRPr="005D0369">
        <w:rPr>
          <w:rFonts w:ascii="Times New Roman" w:hAnsi="Times New Roman" w:cs="Times New Roman"/>
          <w:szCs w:val="28"/>
        </w:rPr>
        <w:t>манкой.</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Но у нас нет крючков… –  удрученно сказал кто-то из гномов, также благополучно выбравшись из воды. – Это был Алкалик, – в прошлом заядлый рыбак и кинорежиссёр. Он был автором сериала «Не тяни рыбу за хвост». – Острым крючком я бы ее быстренько заа</w:t>
      </w:r>
      <w:r w:rsidRPr="005D0369">
        <w:rPr>
          <w:rFonts w:ascii="Times New Roman" w:hAnsi="Times New Roman" w:cs="Times New Roman"/>
          <w:szCs w:val="28"/>
        </w:rPr>
        <w:t>р</w:t>
      </w:r>
      <w:r w:rsidRPr="005D0369">
        <w:rPr>
          <w:rFonts w:ascii="Times New Roman" w:hAnsi="Times New Roman" w:cs="Times New Roman"/>
          <w:szCs w:val="28"/>
        </w:rPr>
        <w:t>канил.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Господа, у кого есть булавки или крючки? Внимание, – о</w:t>
      </w:r>
      <w:r w:rsidRPr="005D0369">
        <w:rPr>
          <w:rFonts w:ascii="Times New Roman" w:hAnsi="Times New Roman" w:cs="Times New Roman"/>
          <w:szCs w:val="28"/>
        </w:rPr>
        <w:t>б</w:t>
      </w:r>
      <w:r w:rsidRPr="005D0369">
        <w:rPr>
          <w:rFonts w:ascii="Times New Roman" w:hAnsi="Times New Roman" w:cs="Times New Roman"/>
          <w:szCs w:val="28"/>
        </w:rPr>
        <w:t>ращался к гномам Доктор Уксус, – нам сейчас очень нужны колющие и режущие предметы…</w:t>
      </w:r>
      <w:r w:rsidRPr="005D0369">
        <w:rPr>
          <w:rFonts w:ascii="Times New Roman" w:hAnsi="Times New Roman" w:cs="Times New Roman"/>
          <w:szCs w:val="28"/>
        </w:rPr>
        <w:tab/>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У меня есть иголки для шитья! – Кричала с того берега Алсай.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Она, и еще двое гномов, к сожалению, не сумели переплыть озеро.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Отлично-о-о! Ждите меня-а-а. – Орал Доктор Уксус, сл</w:t>
      </w:r>
      <w:r w:rsidRPr="005D0369">
        <w:rPr>
          <w:rFonts w:ascii="Times New Roman" w:hAnsi="Times New Roman" w:cs="Times New Roman"/>
          <w:szCs w:val="28"/>
        </w:rPr>
        <w:t>о</w:t>
      </w:r>
      <w:r w:rsidRPr="005D0369">
        <w:rPr>
          <w:rFonts w:ascii="Times New Roman" w:hAnsi="Times New Roman" w:cs="Times New Roman"/>
          <w:szCs w:val="28"/>
        </w:rPr>
        <w:t>жив ладони рупором. – Я ми-го-ом…</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Его смелости можно было аплодировать. Рискнуть еще раз ст</w:t>
      </w:r>
      <w:r w:rsidRPr="005D0369">
        <w:rPr>
          <w:rFonts w:ascii="Times New Roman" w:hAnsi="Times New Roman" w:cs="Times New Roman"/>
          <w:szCs w:val="28"/>
        </w:rPr>
        <w:t>у</w:t>
      </w:r>
      <w:r w:rsidRPr="005D0369">
        <w:rPr>
          <w:rFonts w:ascii="Times New Roman" w:hAnsi="Times New Roman" w:cs="Times New Roman"/>
          <w:szCs w:val="28"/>
        </w:rPr>
        <w:t>пить в эту тёмную воду, кишащую, по всей видимости, многочисле</w:t>
      </w:r>
      <w:r w:rsidRPr="005D0369">
        <w:rPr>
          <w:rFonts w:ascii="Times New Roman" w:hAnsi="Times New Roman" w:cs="Times New Roman"/>
          <w:szCs w:val="28"/>
        </w:rPr>
        <w:t>н</w:t>
      </w:r>
      <w:r w:rsidRPr="005D0369">
        <w:rPr>
          <w:rFonts w:ascii="Times New Roman" w:hAnsi="Times New Roman" w:cs="Times New Roman"/>
          <w:szCs w:val="28"/>
        </w:rPr>
        <w:t xml:space="preserve">ными хищниками, может быть даже двухголовыми змеями, отважится далеко не каждый. В другой раз гномы поставили бы такому герою памятник, но сейчас им было не до раздачи почестей.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Гномы с замиранием в сердце наблюдали, как Уксус борется с волнами. Они дружно скандировали ритмичную считалку, чтобы до</w:t>
      </w:r>
      <w:r w:rsidRPr="005D0369">
        <w:rPr>
          <w:rFonts w:ascii="Times New Roman" w:hAnsi="Times New Roman" w:cs="Times New Roman"/>
          <w:szCs w:val="28"/>
        </w:rPr>
        <w:t>к</w:t>
      </w:r>
      <w:r w:rsidRPr="005D0369">
        <w:rPr>
          <w:rFonts w:ascii="Times New Roman" w:hAnsi="Times New Roman" w:cs="Times New Roman"/>
          <w:szCs w:val="28"/>
        </w:rPr>
        <w:t>тор не сбивал дыхание: «Нам не страшен кашалот. Открывайте шире рот. Ты плыви, плыви, плыви. Бедной Кекле помоги».</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действительно, считалка помогала Доку держаться на плаву. Он стремительно пересек озеро, и теперь, не реагируя на холод, пр</w:t>
      </w:r>
      <w:r w:rsidRPr="005D0369">
        <w:rPr>
          <w:rFonts w:ascii="Times New Roman" w:hAnsi="Times New Roman" w:cs="Times New Roman"/>
          <w:szCs w:val="28"/>
        </w:rPr>
        <w:t>и</w:t>
      </w:r>
      <w:r w:rsidRPr="005D0369">
        <w:rPr>
          <w:rFonts w:ascii="Times New Roman" w:hAnsi="Times New Roman" w:cs="Times New Roman"/>
          <w:szCs w:val="28"/>
        </w:rPr>
        <w:t xml:space="preserve">нялся за изготовление из иголок рыболовных крючков. </w:t>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Металл поддавался с трудом. Гнуть его приходилось одними пальцами. Иголки то и дело вонзались в кожу. Но док не чувствовал боли.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Наконец с заготовкой было покончено. Крючок из себя пре</w:t>
      </w:r>
      <w:r w:rsidRPr="005D0369">
        <w:rPr>
          <w:rFonts w:ascii="Times New Roman" w:hAnsi="Times New Roman" w:cs="Times New Roman"/>
          <w:szCs w:val="28"/>
        </w:rPr>
        <w:t>д</w:t>
      </w:r>
      <w:r w:rsidRPr="005D0369">
        <w:rPr>
          <w:rFonts w:ascii="Times New Roman" w:hAnsi="Times New Roman" w:cs="Times New Roman"/>
          <w:szCs w:val="28"/>
        </w:rPr>
        <w:t xml:space="preserve">ставлял нечто среднее между граблями и рукой Клюгера.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Теперь, – сказал Уксус, – потребуется блесна.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что это такое? – Спросила Алсай.</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Любой блестящий предмет.</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Это подойдёт? – 0на вытащила из волос  заколку с тр</w:t>
      </w:r>
      <w:r w:rsidRPr="005D0369">
        <w:rPr>
          <w:rFonts w:ascii="Times New Roman" w:hAnsi="Times New Roman" w:cs="Times New Roman"/>
          <w:szCs w:val="28"/>
        </w:rPr>
        <w:t>е</w:t>
      </w:r>
      <w:r w:rsidRPr="005D0369">
        <w:rPr>
          <w:rFonts w:ascii="Times New Roman" w:hAnsi="Times New Roman" w:cs="Times New Roman"/>
          <w:szCs w:val="28"/>
        </w:rPr>
        <w:t>мя  зелеными бусинками. Других украшений у нее никогда не было. Ее соломенные волосы рассыпались по плечам. – Вот, возьмите, до</w:t>
      </w:r>
      <w:r w:rsidRPr="005D0369">
        <w:rPr>
          <w:rFonts w:ascii="Times New Roman" w:hAnsi="Times New Roman" w:cs="Times New Roman"/>
          <w:szCs w:val="28"/>
        </w:rPr>
        <w:t>к</w:t>
      </w:r>
      <w:r w:rsidRPr="005D0369">
        <w:rPr>
          <w:rFonts w:ascii="Times New Roman" w:hAnsi="Times New Roman" w:cs="Times New Roman"/>
          <w:szCs w:val="28"/>
        </w:rPr>
        <w:t>тор, она мне вовсе не нужна.</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Уксус погладил ее по головке: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      Ты прекрасная девочка, Алсай.</w:t>
      </w:r>
      <w:r w:rsidRPr="005D0369">
        <w:rPr>
          <w:rFonts w:ascii="Times New Roman" w:hAnsi="Times New Roman" w:cs="Times New Roman"/>
          <w:szCs w:val="28"/>
        </w:rPr>
        <w:tab/>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 другое время он бы нашел массу теплых и добрых слов. Но сейчас ему было не до сантиментов. </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Уксус привязал заколку к леске с крючками, раскрутил над г</w:t>
      </w:r>
      <w:r w:rsidRPr="005D0369">
        <w:rPr>
          <w:rFonts w:ascii="Times New Roman" w:hAnsi="Times New Roman" w:cs="Times New Roman"/>
          <w:szCs w:val="28"/>
        </w:rPr>
        <w:t>о</w:t>
      </w:r>
      <w:r w:rsidRPr="005D0369">
        <w:rPr>
          <w:rFonts w:ascii="Times New Roman" w:hAnsi="Times New Roman" w:cs="Times New Roman"/>
          <w:szCs w:val="28"/>
        </w:rPr>
        <w:t xml:space="preserve">ловой импровизированное лассо, и забросив снасть на середину озера, стал, рывками дёргать леску на себя.  Бусинки переливались разными цветами в лунных лучах, и своей игрой дразни рыбину.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Уксус на удачу повторял древнее заклинание: «Утю-тю, утя-тя, ловись страшное дитя… Ой-ей ую-я, – тресни рыбья чешуя»!</w:t>
      </w:r>
    </w:p>
    <w:p w:rsidR="00885273" w:rsidRDefault="00885273" w:rsidP="0003647A">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И, – о чудо! – Ща клюнула на приманку. Рыбина схватила ее с лету и тут же напоролась на крючки. Почувствовав ужасную боль, она взмахнула хвостом и попыталась уйти на глубину. Ей показалось, что её посадили в кресло зубного врача, который нещадно колотит по </w:t>
      </w:r>
      <w:r>
        <w:rPr>
          <w:rFonts w:ascii="Times New Roman" w:hAnsi="Times New Roman" w:cs="Times New Roman"/>
          <w:szCs w:val="28"/>
        </w:rPr>
        <w:t>з</w:t>
      </w:r>
      <w:r>
        <w:rPr>
          <w:rFonts w:ascii="Times New Roman" w:hAnsi="Times New Roman" w:cs="Times New Roman"/>
          <w:szCs w:val="28"/>
        </w:rPr>
        <w:t>у</w:t>
      </w:r>
      <w:r>
        <w:rPr>
          <w:rFonts w:ascii="Times New Roman" w:hAnsi="Times New Roman" w:cs="Times New Roman"/>
          <w:szCs w:val="28"/>
        </w:rPr>
        <w:t>бам</w:t>
      </w:r>
      <w:r w:rsidRPr="0003647A">
        <w:rPr>
          <w:rFonts w:ascii="Times New Roman" w:hAnsi="Times New Roman" w:cs="Times New Roman"/>
          <w:szCs w:val="28"/>
        </w:rPr>
        <w:t xml:space="preserve"> </w:t>
      </w:r>
      <w:r w:rsidRPr="005D0369">
        <w:rPr>
          <w:rFonts w:ascii="Times New Roman" w:hAnsi="Times New Roman" w:cs="Times New Roman"/>
          <w:szCs w:val="28"/>
        </w:rPr>
        <w:t>кувалдой…</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«Хорошо же, – зло подумала про себя рыбина, – ты мне зубы, а я тебе голову оторву»!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Первый рывок чуть не стоил Уксусу нового купания. Он едва  удержался на ногах. К нему на помощь пришли еще два гнома.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Вместе они обмотали капроновую нить вокруг толстенной с</w:t>
      </w:r>
      <w:r w:rsidRPr="005D0369">
        <w:rPr>
          <w:rFonts w:ascii="Times New Roman" w:hAnsi="Times New Roman" w:cs="Times New Roman"/>
          <w:szCs w:val="28"/>
        </w:rPr>
        <w:t>о</w:t>
      </w:r>
      <w:r w:rsidRPr="005D0369">
        <w:rPr>
          <w:rFonts w:ascii="Times New Roman" w:hAnsi="Times New Roman" w:cs="Times New Roman"/>
          <w:szCs w:val="28"/>
        </w:rPr>
        <w:t xml:space="preserve">сны, – ее то уж рыбине не удастся вырвать с корнями! – и продолжили борьбу с чудовищем.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Хищница сопротивлялась долго и отчаянно. Она, шарахалась из стороны в сторону, буквально лезла из кожи, чтобы только вырваться и ускользнуть</w:t>
      </w:r>
      <w:r>
        <w:rPr>
          <w:rFonts w:ascii="Times New Roman" w:hAnsi="Times New Roman" w:cs="Times New Roman"/>
          <w:szCs w:val="28"/>
        </w:rPr>
        <w:t>.</w:t>
      </w:r>
      <w:r w:rsidRPr="005D0369">
        <w:rPr>
          <w:rFonts w:ascii="Times New Roman" w:hAnsi="Times New Roman" w:cs="Times New Roman"/>
          <w:szCs w:val="28"/>
        </w:rPr>
        <w:t xml:space="preserve"> </w:t>
      </w:r>
      <w:r>
        <w:rPr>
          <w:rFonts w:ascii="Times New Roman" w:hAnsi="Times New Roman" w:cs="Times New Roman"/>
          <w:szCs w:val="28"/>
        </w:rPr>
        <w:t xml:space="preserve"> </w:t>
      </w:r>
      <w:r w:rsidRPr="005D0369">
        <w:rPr>
          <w:rFonts w:ascii="Times New Roman" w:hAnsi="Times New Roman" w:cs="Times New Roman"/>
          <w:szCs w:val="28"/>
        </w:rPr>
        <w:t>Но отвага и упорство гномов одержали верх.</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Обессиленную Ща гномы вытащили на берег. Она еще пыталась огрызаться; даже, изловчившись, перекусила капроновую леску, но уйти от справедливого возмездия ей никто не позволил.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 предвкушении благополучного конца кто-то пытался шутить: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w:t>
      </w:r>
      <w:r w:rsidRPr="005D0369">
        <w:rPr>
          <w:rFonts w:ascii="Times New Roman" w:hAnsi="Times New Roman" w:cs="Times New Roman"/>
          <w:szCs w:val="28"/>
        </w:rPr>
        <w:tab/>
        <w:t xml:space="preserve"> Будешь знать, как кушать маленьких без горчицы!</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Но радоваться было ещё слишком рано.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Заранее припасенную корягу Уксус вставил хищнице в пасть. Она щелкнула зубами, пытаясь перекусить палку попалим, но она б</w:t>
      </w:r>
      <w:r w:rsidRPr="005D0369">
        <w:rPr>
          <w:rFonts w:ascii="Times New Roman" w:hAnsi="Times New Roman" w:cs="Times New Roman"/>
          <w:szCs w:val="28"/>
        </w:rPr>
        <w:t>ы</w:t>
      </w:r>
      <w:r w:rsidRPr="005D0369">
        <w:rPr>
          <w:rFonts w:ascii="Times New Roman" w:hAnsi="Times New Roman" w:cs="Times New Roman"/>
          <w:szCs w:val="28"/>
        </w:rPr>
        <w:t>ла ей не по зубам. Страшная боль вынудила рыбину прекратить с</w:t>
      </w:r>
      <w:r w:rsidRPr="005D0369">
        <w:rPr>
          <w:rFonts w:ascii="Times New Roman" w:hAnsi="Times New Roman" w:cs="Times New Roman"/>
          <w:szCs w:val="28"/>
        </w:rPr>
        <w:t>о</w:t>
      </w:r>
      <w:r w:rsidRPr="005D0369">
        <w:rPr>
          <w:rFonts w:ascii="Times New Roman" w:hAnsi="Times New Roman" w:cs="Times New Roman"/>
          <w:szCs w:val="28"/>
        </w:rPr>
        <w:t xml:space="preserve">противление: кол уперся прямо ей в горло.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Заглядывая рыбине в пасть, Уксус закричал, что было мочи: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Кекля-я-я! Кекля, ты меня слышишь?! Ты жива? Ножки и ручки целы? Кекля, ты как там?!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Чудаковатый, всё-таки этот доктор, и последний его вопрос, к</w:t>
      </w:r>
      <w:r w:rsidRPr="005D0369">
        <w:rPr>
          <w:rFonts w:ascii="Times New Roman" w:hAnsi="Times New Roman" w:cs="Times New Roman"/>
          <w:szCs w:val="28"/>
        </w:rPr>
        <w:t>о</w:t>
      </w:r>
      <w:r w:rsidRPr="005D0369">
        <w:rPr>
          <w:rFonts w:ascii="Times New Roman" w:hAnsi="Times New Roman" w:cs="Times New Roman"/>
          <w:szCs w:val="28"/>
        </w:rPr>
        <w:t>нечно, был глупым: а как он хотел, чтоб ей там было? Можно под</w:t>
      </w:r>
      <w:r w:rsidRPr="005D0369">
        <w:rPr>
          <w:rFonts w:ascii="Times New Roman" w:hAnsi="Times New Roman" w:cs="Times New Roman"/>
          <w:szCs w:val="28"/>
        </w:rPr>
        <w:t>у</w:t>
      </w:r>
      <w:r w:rsidRPr="005D0369">
        <w:rPr>
          <w:rFonts w:ascii="Times New Roman" w:hAnsi="Times New Roman" w:cs="Times New Roman"/>
          <w:szCs w:val="28"/>
        </w:rPr>
        <w:t xml:space="preserve">мать, специально для красавицы Кекли в рыбьем желудке устроили комнату отдыха с телевизором и компьютером.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Я вас слышу-у!.. – Отозвалась Кекля. Голос её дрожал и был глухим, точно поднимался на верх со дна колодца. – Слышу-у, но не вижу-у! Я… Я больше не выдержу… Я сейчас умру… Здесь так темно и противно!.. Я хочу домой. Я хочу к бабушке. Достаньте меня отс</w:t>
      </w:r>
      <w:r w:rsidRPr="005D0369">
        <w:rPr>
          <w:rFonts w:ascii="Times New Roman" w:hAnsi="Times New Roman" w:cs="Times New Roman"/>
          <w:szCs w:val="28"/>
        </w:rPr>
        <w:t>ю</w:t>
      </w:r>
      <w:r w:rsidRPr="005D0369">
        <w:rPr>
          <w:rFonts w:ascii="Times New Roman" w:hAnsi="Times New Roman" w:cs="Times New Roman"/>
          <w:szCs w:val="28"/>
        </w:rPr>
        <w:t xml:space="preserve">да… </w:t>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На глазах Дока выступили слезы. </w:t>
      </w:r>
    </w:p>
    <w:p w:rsidR="00885273" w:rsidRDefault="00885273" w:rsidP="002E0C2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Слава Богу, с Кеклей ничего не случилось, – констатир</w:t>
      </w:r>
      <w:r w:rsidRPr="005D0369">
        <w:rPr>
          <w:rFonts w:ascii="Times New Roman" w:hAnsi="Times New Roman" w:cs="Times New Roman"/>
          <w:szCs w:val="28"/>
        </w:rPr>
        <w:t>о</w:t>
      </w:r>
      <w:r w:rsidRPr="005D0369">
        <w:rPr>
          <w:rFonts w:ascii="Times New Roman" w:hAnsi="Times New Roman" w:cs="Times New Roman"/>
          <w:szCs w:val="28"/>
        </w:rPr>
        <w:t>вал он с удовлетворением, а про себя подумал: «Конечно, с девочкой нужно будет провести психослабительную беседу, но за этим дело не ста</w:t>
      </w:r>
      <w:r>
        <w:rPr>
          <w:rFonts w:ascii="Times New Roman" w:hAnsi="Times New Roman" w:cs="Times New Roman"/>
          <w:szCs w:val="28"/>
        </w:rPr>
        <w:t>нет.</w:t>
      </w:r>
    </w:p>
    <w:p w:rsidR="00885273" w:rsidRPr="005D0369" w:rsidRDefault="00885273" w:rsidP="002E0C2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прочитаю ей небольшую лекцию об обмороках, возникающих у инфузорий от переедания на ночь».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Гномы дружно и радостно подхватили: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Кекля целёхонька! Она жива!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Выходи же скорее, Кекля! – Обрадовано воскликнул Док, добавив невпопад: – Мы по тебе скучали, глупышка.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Кекля долго плутала по желудочному тракту чудовища Ща, п</w:t>
      </w:r>
      <w:r w:rsidRPr="005D0369">
        <w:rPr>
          <w:rFonts w:ascii="Times New Roman" w:hAnsi="Times New Roman" w:cs="Times New Roman"/>
          <w:szCs w:val="28"/>
        </w:rPr>
        <w:t>о</w:t>
      </w:r>
      <w:r w:rsidRPr="005D0369">
        <w:rPr>
          <w:rFonts w:ascii="Times New Roman" w:hAnsi="Times New Roman" w:cs="Times New Roman"/>
          <w:szCs w:val="28"/>
        </w:rPr>
        <w:t xml:space="preserve">ка, наконец, не нашла выход из мрачной утробы, и не предстала перед спасателями живой и невредимой.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Платье ее было покрыто зеленой слизью. На нем уже появились первые дыры: последствие действия ядовитой слюны, успевшей раз</w:t>
      </w:r>
      <w:r w:rsidRPr="005D0369">
        <w:rPr>
          <w:rFonts w:ascii="Times New Roman" w:hAnsi="Times New Roman" w:cs="Times New Roman"/>
          <w:szCs w:val="28"/>
        </w:rPr>
        <w:t>ъ</w:t>
      </w:r>
      <w:r w:rsidRPr="005D0369">
        <w:rPr>
          <w:rFonts w:ascii="Times New Roman" w:hAnsi="Times New Roman" w:cs="Times New Roman"/>
          <w:szCs w:val="28"/>
        </w:rPr>
        <w:t xml:space="preserve">есть ткань.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 взлохмаченных волосах девочки лежали клочья тины и п</w:t>
      </w:r>
      <w:r w:rsidRPr="005D0369">
        <w:rPr>
          <w:rFonts w:ascii="Times New Roman" w:hAnsi="Times New Roman" w:cs="Times New Roman"/>
          <w:szCs w:val="28"/>
        </w:rPr>
        <w:t>е</w:t>
      </w:r>
      <w:r w:rsidRPr="005D0369">
        <w:rPr>
          <w:rFonts w:ascii="Times New Roman" w:hAnsi="Times New Roman" w:cs="Times New Roman"/>
          <w:szCs w:val="28"/>
        </w:rPr>
        <w:t xml:space="preserve">ны. </w:t>
      </w:r>
    </w:p>
    <w:p w:rsidR="00885273" w:rsidRPr="005D0369" w:rsidRDefault="00885273" w:rsidP="005A3BF8">
      <w:pPr>
        <w:tabs>
          <w:tab w:val="left" w:pos="1080"/>
          <w:tab w:val="left" w:pos="6480"/>
        </w:tabs>
        <w:ind w:left="720" w:right="805" w:firstLine="720"/>
        <w:jc w:val="both"/>
        <w:rPr>
          <w:rFonts w:ascii="Times New Roman" w:hAnsi="Times New Roman" w:cs="Times New Roman"/>
          <w:szCs w:val="28"/>
        </w:rPr>
      </w:pPr>
      <w:r w:rsidRPr="005D0369">
        <w:rPr>
          <w:rFonts w:ascii="Times New Roman" w:hAnsi="Times New Roman" w:cs="Times New Roman"/>
          <w:szCs w:val="28"/>
        </w:rPr>
        <w:t>В общем, в настоящий момент она не выглядела первой крас</w:t>
      </w:r>
      <w:r w:rsidRPr="005D0369">
        <w:rPr>
          <w:rFonts w:ascii="Times New Roman" w:hAnsi="Times New Roman" w:cs="Times New Roman"/>
          <w:szCs w:val="28"/>
        </w:rPr>
        <w:t>а</w:t>
      </w:r>
      <w:r w:rsidRPr="005D0369">
        <w:rPr>
          <w:rFonts w:ascii="Times New Roman" w:hAnsi="Times New Roman" w:cs="Times New Roman"/>
          <w:szCs w:val="28"/>
        </w:rPr>
        <w:t>вицей. Но она была жива. И это главное!</w:t>
      </w:r>
    </w:p>
    <w:p w:rsidR="00885273" w:rsidRPr="005D0369" w:rsidRDefault="00885273" w:rsidP="005A3BF8">
      <w:pPr>
        <w:tabs>
          <w:tab w:val="left" w:pos="1080"/>
          <w:tab w:val="left" w:pos="6480"/>
        </w:tabs>
        <w:ind w:left="720" w:right="805" w:firstLine="720"/>
        <w:jc w:val="both"/>
        <w:rPr>
          <w:rFonts w:ascii="Times New Roman" w:hAnsi="Times New Roman" w:cs="Times New Roman"/>
          <w:szCs w:val="28"/>
        </w:rPr>
      </w:pPr>
      <w:r w:rsidRPr="005D0369">
        <w:rPr>
          <w:rFonts w:ascii="Times New Roman" w:hAnsi="Times New Roman" w:cs="Times New Roman"/>
          <w:szCs w:val="28"/>
        </w:rPr>
        <w:t>—     Живая! Живая! – Хором закричали гномы. – Живее всех живых! Фан-тас-ти-ка!</w:t>
      </w:r>
    </w:p>
    <w:p w:rsidR="00885273" w:rsidRPr="005D0369" w:rsidRDefault="00885273" w:rsidP="005A3BF8">
      <w:pPr>
        <w:tabs>
          <w:tab w:val="left" w:pos="1080"/>
          <w:tab w:val="left" w:pos="6480"/>
        </w:tabs>
        <w:ind w:left="720" w:right="805" w:firstLine="720"/>
        <w:jc w:val="both"/>
        <w:rPr>
          <w:rFonts w:ascii="Times New Roman" w:hAnsi="Times New Roman" w:cs="Times New Roman"/>
          <w:szCs w:val="28"/>
        </w:rPr>
      </w:pPr>
      <w:r w:rsidRPr="005D0369">
        <w:rPr>
          <w:rFonts w:ascii="Times New Roman" w:hAnsi="Times New Roman" w:cs="Times New Roman"/>
          <w:szCs w:val="28"/>
        </w:rPr>
        <w:t>Рука ее шевельнулась.</w:t>
      </w:r>
    </w:p>
    <w:p w:rsidR="00885273" w:rsidRDefault="00885273" w:rsidP="005A3BF8">
      <w:pPr>
        <w:tabs>
          <w:tab w:val="left" w:pos="1080"/>
          <w:tab w:val="left" w:pos="64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Она тяжело вздохнула, и легкие румянец разлился по ее щекам. И первым ее словом было слово «Акилей». А что вы хотели? Ничего странного: любовь переменчива. Правда, и слова-то этого, кажется, никто не расслышал, ибо внятно она смогла произнести лишь первый слог. На второй у нее просто не хватило сил.       </w:t>
      </w:r>
    </w:p>
    <w:p w:rsidR="00885273" w:rsidRDefault="00885273" w:rsidP="005A3BF8">
      <w:pPr>
        <w:tabs>
          <w:tab w:val="left" w:pos="1080"/>
          <w:tab w:val="left" w:pos="6480"/>
        </w:tabs>
        <w:ind w:left="720" w:right="805" w:firstLine="720"/>
        <w:jc w:val="both"/>
        <w:rPr>
          <w:rFonts w:ascii="Times New Roman" w:hAnsi="Times New Roman" w:cs="Times New Roman"/>
          <w:szCs w:val="28"/>
        </w:rPr>
      </w:pPr>
      <w:r w:rsidRPr="005D0369">
        <w:rPr>
          <w:rFonts w:ascii="Times New Roman" w:hAnsi="Times New Roman" w:cs="Times New Roman"/>
          <w:szCs w:val="28"/>
        </w:rPr>
        <w:t>По щекам ее катились счастливые слезы. Она благодарила своих избавителей. Те в свою очередь бросились ее обнимать и целовать.</w:t>
      </w:r>
      <w:r w:rsidRPr="00CF4FD9">
        <w:rPr>
          <w:rFonts w:ascii="Times New Roman" w:hAnsi="Times New Roman" w:cs="Times New Roman"/>
          <w:szCs w:val="28"/>
        </w:rPr>
        <w:t xml:space="preserve"> </w:t>
      </w:r>
    </w:p>
    <w:p w:rsidR="00885273" w:rsidRPr="005D0369" w:rsidRDefault="00885273" w:rsidP="005A3BF8">
      <w:pPr>
        <w:tabs>
          <w:tab w:val="left" w:pos="1080"/>
          <w:tab w:val="left" w:pos="6480"/>
        </w:tabs>
        <w:ind w:left="720" w:right="805" w:firstLine="720"/>
        <w:jc w:val="both"/>
        <w:rPr>
          <w:rFonts w:ascii="Times New Roman" w:hAnsi="Times New Roman" w:cs="Times New Roman"/>
          <w:szCs w:val="28"/>
        </w:rPr>
      </w:pPr>
      <w:r w:rsidRPr="005D0369">
        <w:rPr>
          <w:rFonts w:ascii="Times New Roman" w:hAnsi="Times New Roman" w:cs="Times New Roman"/>
          <w:szCs w:val="28"/>
        </w:rPr>
        <w:t>Акилей воздел руки к небу и благодарил Бога за спасение дор</w:t>
      </w:r>
      <w:r w:rsidRPr="005D0369">
        <w:rPr>
          <w:rFonts w:ascii="Times New Roman" w:hAnsi="Times New Roman" w:cs="Times New Roman"/>
          <w:szCs w:val="28"/>
        </w:rPr>
        <w:t>о</w:t>
      </w:r>
      <w:r w:rsidRPr="005D0369">
        <w:rPr>
          <w:rFonts w:ascii="Times New Roman" w:hAnsi="Times New Roman" w:cs="Times New Roman"/>
          <w:szCs w:val="28"/>
        </w:rPr>
        <w:t>гой его сердцу Кекли.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Чудовище Ща беспомощно лежало на земле и дико вращало круглыми глазами, пока ее не стошнило от злобы.</w:t>
      </w:r>
    </w:p>
    <w:p w:rsidR="00885273" w:rsidRPr="005D0369" w:rsidRDefault="00885273" w:rsidP="005A3BF8">
      <w:pPr>
        <w:tabs>
          <w:tab w:val="left" w:pos="1080"/>
          <w:tab w:val="left" w:pos="6480"/>
        </w:tabs>
        <w:ind w:left="720" w:right="805" w:firstLine="720"/>
        <w:jc w:val="both"/>
        <w:rPr>
          <w:rFonts w:ascii="Times New Roman" w:hAnsi="Times New Roman" w:cs="Times New Roman"/>
          <w:szCs w:val="28"/>
        </w:rPr>
      </w:pPr>
      <w:r w:rsidRPr="005D0369">
        <w:rPr>
          <w:rFonts w:ascii="Times New Roman" w:hAnsi="Times New Roman" w:cs="Times New Roman"/>
          <w:szCs w:val="28"/>
        </w:rPr>
        <w:t>Практичный Уксус обмыл выпавшую из пасти Ща можжевел</w:t>
      </w:r>
      <w:r w:rsidRPr="005D0369">
        <w:rPr>
          <w:rFonts w:ascii="Times New Roman" w:hAnsi="Times New Roman" w:cs="Times New Roman"/>
          <w:szCs w:val="28"/>
        </w:rPr>
        <w:t>о</w:t>
      </w:r>
      <w:r w:rsidRPr="005D0369">
        <w:rPr>
          <w:rFonts w:ascii="Times New Roman" w:hAnsi="Times New Roman" w:cs="Times New Roman"/>
          <w:szCs w:val="28"/>
        </w:rPr>
        <w:t>вую расческу, затем спустил ее на воду,  и гномы смело шагнули на борт отвоеванного у чудовища парома. Теперь уже, гребя веточками, как веслами, они направились к ждавшим их в  овраге радостным т</w:t>
      </w:r>
      <w:r w:rsidRPr="005D0369">
        <w:rPr>
          <w:rFonts w:ascii="Times New Roman" w:hAnsi="Times New Roman" w:cs="Times New Roman"/>
          <w:szCs w:val="28"/>
        </w:rPr>
        <w:t>о</w:t>
      </w:r>
      <w:r w:rsidRPr="005D0369">
        <w:rPr>
          <w:rFonts w:ascii="Times New Roman" w:hAnsi="Times New Roman" w:cs="Times New Roman"/>
          <w:szCs w:val="28"/>
        </w:rPr>
        <w:t>варищам.</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До поздней ночи уставшие, но счастливые гномы жгли костры и пели священный гимн:</w:t>
      </w:r>
    </w:p>
    <w:p w:rsidR="00885273" w:rsidRPr="005D0369" w:rsidRDefault="00885273" w:rsidP="005A3BF8">
      <w:pPr>
        <w:tabs>
          <w:tab w:val="left" w:pos="1080"/>
          <w:tab w:val="left" w:pos="64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Браво – брависсимо! Форте – фортиссимо!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Друга всегда мы спасём. Ой</w:t>
      </w:r>
      <w:r>
        <w:rPr>
          <w:rFonts w:ascii="Times New Roman" w:hAnsi="Times New Roman" w:cs="Times New Roman"/>
          <w:szCs w:val="28"/>
        </w:rPr>
        <w:t>-</w:t>
      </w:r>
      <w:r w:rsidRPr="005D0369">
        <w:rPr>
          <w:rFonts w:ascii="Times New Roman" w:hAnsi="Times New Roman" w:cs="Times New Roman"/>
          <w:szCs w:val="28"/>
        </w:rPr>
        <w:t>го</w:t>
      </w:r>
      <w:r>
        <w:rPr>
          <w:rFonts w:ascii="Times New Roman" w:hAnsi="Times New Roman" w:cs="Times New Roman"/>
          <w:szCs w:val="28"/>
        </w:rPr>
        <w:t>-</w:t>
      </w:r>
      <w:r w:rsidRPr="005D0369">
        <w:rPr>
          <w:rFonts w:ascii="Times New Roman" w:hAnsi="Times New Roman" w:cs="Times New Roman"/>
          <w:szCs w:val="28"/>
        </w:rPr>
        <w:t>го!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Славно живём мы в стране независимой.</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Значит мы гномы, скорее всего!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Мы не обманщики и не захватчики,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Но мы врага побеждаем легко: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Всё оттого, что мы – как одуванчики,</w:t>
      </w:r>
    </w:p>
    <w:p w:rsidR="00885273" w:rsidRPr="005D0369" w:rsidRDefault="00885273" w:rsidP="005A3BF8">
      <w:pPr>
        <w:tabs>
          <w:tab w:val="left" w:pos="1080"/>
        </w:tabs>
        <w:ind w:left="6379" w:right="805" w:hanging="4939"/>
        <w:jc w:val="both"/>
        <w:rPr>
          <w:rFonts w:ascii="Times New Roman" w:hAnsi="Times New Roman" w:cs="Times New Roman"/>
          <w:szCs w:val="28"/>
        </w:rPr>
      </w:pPr>
      <w:r w:rsidRPr="005D0369">
        <w:rPr>
          <w:rFonts w:ascii="Times New Roman" w:hAnsi="Times New Roman" w:cs="Times New Roman"/>
          <w:szCs w:val="28"/>
        </w:rPr>
        <w:t xml:space="preserve">Хоть мы и гномы, </w:t>
      </w:r>
      <w:r>
        <w:rPr>
          <w:rFonts w:ascii="Times New Roman" w:hAnsi="Times New Roman" w:cs="Times New Roman"/>
          <w:szCs w:val="28"/>
        </w:rPr>
        <w:t xml:space="preserve">                      </w:t>
      </w:r>
      <w:r w:rsidRPr="005D0369">
        <w:rPr>
          <w:rFonts w:ascii="Times New Roman" w:hAnsi="Times New Roman" w:cs="Times New Roman"/>
          <w:szCs w:val="28"/>
        </w:rPr>
        <w:t>скорее всего.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Нам помогают смекалка и равенство.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не зависим мы ни от кого.</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Гномы кому-то, быть может, не нравятся –</w:t>
      </w:r>
      <w:r>
        <w:rPr>
          <w:rFonts w:ascii="Times New Roman" w:hAnsi="Times New Roman" w:cs="Times New Roman"/>
          <w:szCs w:val="28"/>
        </w:rPr>
        <w:t xml:space="preserve"> </w:t>
      </w:r>
    </w:p>
    <w:p w:rsidR="00885273" w:rsidRDefault="00885273" w:rsidP="005A3BF8">
      <w:pPr>
        <w:tabs>
          <w:tab w:val="left" w:pos="1080"/>
        </w:tabs>
        <w:ind w:left="6379" w:right="805" w:hanging="4939"/>
        <w:jc w:val="both"/>
        <w:rPr>
          <w:rFonts w:ascii="Times New Roman" w:hAnsi="Times New Roman" w:cs="Times New Roman"/>
          <w:szCs w:val="28"/>
        </w:rPr>
      </w:pPr>
      <w:r w:rsidRPr="005D0369">
        <w:rPr>
          <w:rFonts w:ascii="Times New Roman" w:hAnsi="Times New Roman" w:cs="Times New Roman"/>
          <w:szCs w:val="28"/>
        </w:rPr>
        <w:t xml:space="preserve">Только не гномам, </w:t>
      </w:r>
      <w:r>
        <w:rPr>
          <w:rFonts w:ascii="Times New Roman" w:hAnsi="Times New Roman" w:cs="Times New Roman"/>
          <w:szCs w:val="28"/>
        </w:rPr>
        <w:t xml:space="preserve">                    </w:t>
      </w:r>
    </w:p>
    <w:p w:rsidR="00885273" w:rsidRDefault="00885273" w:rsidP="005A3BF8">
      <w:pPr>
        <w:tabs>
          <w:tab w:val="left" w:pos="1080"/>
        </w:tabs>
        <w:ind w:left="6379" w:right="805" w:hanging="4939"/>
        <w:jc w:val="both"/>
        <w:rPr>
          <w:rFonts w:ascii="Times New Roman" w:hAnsi="Times New Roman" w:cs="Times New Roman"/>
          <w:szCs w:val="28"/>
        </w:rPr>
      </w:pPr>
      <w:r>
        <w:rPr>
          <w:rFonts w:ascii="Times New Roman" w:hAnsi="Times New Roman" w:cs="Times New Roman"/>
          <w:szCs w:val="28"/>
        </w:rPr>
        <w:t>С</w:t>
      </w:r>
      <w:r w:rsidRPr="005D0369">
        <w:rPr>
          <w:rFonts w:ascii="Times New Roman" w:hAnsi="Times New Roman" w:cs="Times New Roman"/>
          <w:szCs w:val="28"/>
        </w:rPr>
        <w:t>корее всего.</w:t>
      </w:r>
    </w:p>
    <w:p w:rsidR="00885273" w:rsidRPr="005D0369" w:rsidRDefault="00885273" w:rsidP="005A3BF8">
      <w:pPr>
        <w:pStyle w:val="Heading1"/>
        <w:ind w:right="805" w:firstLine="1418"/>
      </w:pPr>
      <w:r w:rsidRPr="005D0369">
        <w:t xml:space="preserve">15.    </w:t>
      </w:r>
      <w:r>
        <w:pict>
          <v:shape id="_x0000_i1040" type="#_x0000_t136" style="width:24pt;height:51pt">
            <v:shadow color="#868686"/>
            <v:textpath style="font-family:&quot;Arial Black&quot;;v-text-kern:t" trim="t" fitpath="t" string="Г"/>
          </v:shape>
        </w:pict>
      </w:r>
      <w:r w:rsidRPr="005D0369">
        <w:t>ладиаторские бои.</w:t>
      </w:r>
    </w:p>
    <w:p w:rsidR="00885273" w:rsidRPr="005D0369" w:rsidRDefault="00885273" w:rsidP="005A3BF8">
      <w:pPr>
        <w:tabs>
          <w:tab w:val="left" w:pos="540"/>
        </w:tabs>
        <w:ind w:left="720" w:right="805" w:firstLine="720"/>
        <w:jc w:val="both"/>
        <w:rPr>
          <w:rFonts w:ascii="Times New Roman" w:hAnsi="Times New Roman" w:cs="Times New Roman"/>
          <w:szCs w:val="28"/>
        </w:rPr>
      </w:pP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В залах заколдованного замка шли приготовления к бал-маскараду: повара колдовали на кухне, официанты и прислуга прив</w:t>
      </w:r>
      <w:r w:rsidRPr="005D0369">
        <w:rPr>
          <w:rFonts w:ascii="Times New Roman" w:hAnsi="Times New Roman" w:cs="Times New Roman"/>
          <w:szCs w:val="28"/>
        </w:rPr>
        <w:t>о</w:t>
      </w:r>
      <w:r w:rsidRPr="005D0369">
        <w:rPr>
          <w:rFonts w:ascii="Times New Roman" w:hAnsi="Times New Roman" w:cs="Times New Roman"/>
          <w:szCs w:val="28"/>
        </w:rPr>
        <w:t>дили в порядок униформу, музыканты репетировали на большой сц</w:t>
      </w:r>
      <w:r w:rsidRPr="005D0369">
        <w:rPr>
          <w:rFonts w:ascii="Times New Roman" w:hAnsi="Times New Roman" w:cs="Times New Roman"/>
          <w:szCs w:val="28"/>
        </w:rPr>
        <w:t>е</w:t>
      </w:r>
      <w:r w:rsidRPr="005D0369">
        <w:rPr>
          <w:rFonts w:ascii="Times New Roman" w:hAnsi="Times New Roman" w:cs="Times New Roman"/>
          <w:szCs w:val="28"/>
        </w:rPr>
        <w:t>не театра «Три урода». Театр это был знаменит тем, что впервые в его стенах выступило, а затем было съедено великолепное трио музыка</w:t>
      </w:r>
      <w:r w:rsidRPr="005D0369">
        <w:rPr>
          <w:rFonts w:ascii="Times New Roman" w:hAnsi="Times New Roman" w:cs="Times New Roman"/>
          <w:szCs w:val="28"/>
        </w:rPr>
        <w:t>н</w:t>
      </w:r>
      <w:r w:rsidRPr="005D0369">
        <w:rPr>
          <w:rFonts w:ascii="Times New Roman" w:hAnsi="Times New Roman" w:cs="Times New Roman"/>
          <w:szCs w:val="28"/>
        </w:rPr>
        <w:t>тов – скрипач, альтист и виолончелист. Жабёр самолично приготовил из них пельмешки под соусом из конских смычков, украсив блюдо жареными семечками. Аргументировал Жабёр своё зверство искл</w:t>
      </w:r>
      <w:r w:rsidRPr="005D0369">
        <w:rPr>
          <w:rFonts w:ascii="Times New Roman" w:hAnsi="Times New Roman" w:cs="Times New Roman"/>
          <w:szCs w:val="28"/>
        </w:rPr>
        <w:t>ю</w:t>
      </w:r>
      <w:r w:rsidRPr="005D0369">
        <w:rPr>
          <w:rFonts w:ascii="Times New Roman" w:hAnsi="Times New Roman" w:cs="Times New Roman"/>
          <w:szCs w:val="28"/>
        </w:rPr>
        <w:t>чительно отличным аппетитом и пристрастием к классической муз</w:t>
      </w:r>
      <w:r w:rsidRPr="005D0369">
        <w:rPr>
          <w:rFonts w:ascii="Times New Roman" w:hAnsi="Times New Roman" w:cs="Times New Roman"/>
          <w:szCs w:val="28"/>
        </w:rPr>
        <w:t>ы</w:t>
      </w:r>
      <w:r w:rsidRPr="005D0369">
        <w:rPr>
          <w:rFonts w:ascii="Times New Roman" w:hAnsi="Times New Roman" w:cs="Times New Roman"/>
          <w:szCs w:val="28"/>
        </w:rPr>
        <w:t xml:space="preserve">ке.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 случаю сегодняшнего торжества решено было выслушать симфонический оркестр.</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пока Мельпомена, будучи сама богиней и покровительницей театральных трагедий, с ужасом готовилась к возможной вакханалии, приглашенные господа удобно устраивались на гостевых трибунах Колизея, где вот-вот должны были начаться гладиаторские бои.</w:t>
      </w:r>
    </w:p>
    <w:p w:rsidR="00885273" w:rsidRPr="005D0369" w:rsidRDefault="00885273" w:rsidP="005A3BF8">
      <w:pPr>
        <w:tabs>
          <w:tab w:val="left" w:pos="1080"/>
        </w:tabs>
        <w:ind w:left="720" w:right="805" w:firstLine="720"/>
        <w:jc w:val="both"/>
        <w:rPr>
          <w:snapToGrid w:val="0"/>
          <w:w w:val="0"/>
          <w:sz w:val="2"/>
          <w:u w:color="000000"/>
          <w:bdr w:val="none" w:sz="0" w:space="0" w:color="000000"/>
          <w:shd w:val="clear" w:color="000000" w:fill="000000"/>
        </w:rPr>
      </w:pPr>
      <w:r w:rsidRPr="005D0369">
        <w:rPr>
          <w:rFonts w:ascii="Times New Roman" w:hAnsi="Times New Roman" w:cs="Times New Roman"/>
          <w:szCs w:val="28"/>
        </w:rPr>
        <w:t>В царской ложе расположились члены наиужаснейшей фам</w:t>
      </w:r>
      <w:r w:rsidRPr="005D0369">
        <w:rPr>
          <w:rFonts w:ascii="Times New Roman" w:hAnsi="Times New Roman" w:cs="Times New Roman"/>
          <w:szCs w:val="28"/>
        </w:rPr>
        <w:t>и</w:t>
      </w:r>
      <w:r w:rsidRPr="005D0369">
        <w:rPr>
          <w:rFonts w:ascii="Times New Roman" w:hAnsi="Times New Roman" w:cs="Times New Roman"/>
          <w:szCs w:val="28"/>
        </w:rPr>
        <w:t>лии, а также важные визитеры: баба-яга с кощеем бессмертным, ва</w:t>
      </w:r>
      <w:r w:rsidRPr="005D0369">
        <w:rPr>
          <w:rFonts w:ascii="Times New Roman" w:hAnsi="Times New Roman" w:cs="Times New Roman"/>
          <w:szCs w:val="28"/>
        </w:rPr>
        <w:t>м</w:t>
      </w:r>
      <w:r w:rsidRPr="005D0369">
        <w:rPr>
          <w:rFonts w:ascii="Times New Roman" w:hAnsi="Times New Roman" w:cs="Times New Roman"/>
          <w:szCs w:val="28"/>
        </w:rPr>
        <w:t>пиры, лешие, граф Удав с дочками, царь Люцифер, две ведьмы и паук Тринадцатый Тридцать Четвертый со своей женой козявкой Чмошей.</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 первых рядах партера сидела прочая нечисть: Черная Вдова, медуза Горгона, кикиморы, ехидны, русалки-отравительницы, крысы-затейницы, колорадские жуки-таксисты и оборотни-беспогонники. Бельэтаж и галёрка были отданы волчьей стае и делегации карлик</w:t>
      </w:r>
      <w:r w:rsidRPr="005D0369">
        <w:rPr>
          <w:rFonts w:ascii="Times New Roman" w:hAnsi="Times New Roman" w:cs="Times New Roman"/>
          <w:szCs w:val="28"/>
        </w:rPr>
        <w:t>о</w:t>
      </w:r>
      <w:r w:rsidRPr="005D0369">
        <w:rPr>
          <w:rFonts w:ascii="Times New Roman" w:hAnsi="Times New Roman" w:cs="Times New Roman"/>
          <w:szCs w:val="28"/>
        </w:rPr>
        <w:t>вых дикобразов.</w:t>
      </w:r>
    </w:p>
    <w:p w:rsidR="00885273" w:rsidRPr="005D0369" w:rsidRDefault="00885273" w:rsidP="002D089C">
      <w:pPr>
        <w:tabs>
          <w:tab w:val="left" w:pos="540"/>
        </w:tabs>
        <w:ind w:left="720" w:right="805" w:firstLine="720"/>
        <w:rPr>
          <w:rFonts w:ascii="Times New Roman" w:hAnsi="Times New Roman" w:cs="Times New Roman"/>
          <w:szCs w:val="28"/>
        </w:rPr>
      </w:pPr>
      <w:r w:rsidRPr="005D0369">
        <w:rPr>
          <w:rFonts w:ascii="Times New Roman" w:hAnsi="Times New Roman" w:cs="Times New Roman"/>
          <w:szCs w:val="28"/>
        </w:rPr>
        <w:t>Был поднят флаг соревнований</w:t>
      </w:r>
      <w:r>
        <w:rPr>
          <w:rFonts w:ascii="Times New Roman" w:hAnsi="Times New Roman" w:cs="Times New Roman"/>
          <w:szCs w:val="28"/>
        </w:rPr>
        <w:t xml:space="preserve"> больше, правда, походивших на бойню</w:t>
      </w:r>
      <w:r w:rsidRPr="005D0369">
        <w:rPr>
          <w:rFonts w:ascii="Times New Roman" w:hAnsi="Times New Roman" w:cs="Times New Roman"/>
          <w:szCs w:val="28"/>
        </w:rPr>
        <w:t xml:space="preserve">. </w:t>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Главный церемониймейстер зачитал поздравительные тел</w:t>
      </w:r>
      <w:r w:rsidRPr="005D0369">
        <w:rPr>
          <w:rFonts w:ascii="Times New Roman" w:hAnsi="Times New Roman" w:cs="Times New Roman"/>
          <w:szCs w:val="28"/>
        </w:rPr>
        <w:t>е</w:t>
      </w:r>
      <w:r w:rsidRPr="005D0369">
        <w:rPr>
          <w:rFonts w:ascii="Times New Roman" w:hAnsi="Times New Roman" w:cs="Times New Roman"/>
          <w:szCs w:val="28"/>
        </w:rPr>
        <w:t>граммы, пришедшие на имя царя.</w:t>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На арену, укрытую разноцветным ковром с изображением дв</w:t>
      </w:r>
      <w:r w:rsidRPr="005D0369">
        <w:rPr>
          <w:rFonts w:ascii="Times New Roman" w:hAnsi="Times New Roman" w:cs="Times New Roman"/>
          <w:szCs w:val="28"/>
        </w:rPr>
        <w:t>у</w:t>
      </w:r>
      <w:r w:rsidRPr="005D0369">
        <w:rPr>
          <w:rFonts w:ascii="Times New Roman" w:hAnsi="Times New Roman" w:cs="Times New Roman"/>
          <w:szCs w:val="28"/>
        </w:rPr>
        <w:t xml:space="preserve">главых драконов, вынесли подарки. </w:t>
      </w:r>
    </w:p>
    <w:p w:rsidR="00885273"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В многочисленных сундуках сверкали драгоценные камни и слитки золота;  играли на солнце грани потиров и заздравных сере</w:t>
      </w:r>
      <w:r w:rsidRPr="005D0369">
        <w:rPr>
          <w:rFonts w:ascii="Times New Roman" w:hAnsi="Times New Roman" w:cs="Times New Roman"/>
          <w:szCs w:val="28"/>
        </w:rPr>
        <w:t>б</w:t>
      </w:r>
      <w:r w:rsidRPr="005D0369">
        <w:rPr>
          <w:rFonts w:ascii="Times New Roman" w:hAnsi="Times New Roman" w:cs="Times New Roman"/>
          <w:szCs w:val="28"/>
        </w:rPr>
        <w:t>ряных кубков, звенели монеты…</w:t>
      </w:r>
      <w:r w:rsidRPr="005D0369">
        <w:rPr>
          <w:rFonts w:ascii="Times New Roman" w:hAnsi="Times New Roman" w:cs="Times New Roman"/>
          <w:szCs w:val="28"/>
        </w:rPr>
        <w:tab/>
      </w:r>
    </w:p>
    <w:p w:rsidR="00885273" w:rsidRPr="004035B5"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Необычным подарком стал развесистый баобаб – подарок посла иностранной державы</w:t>
      </w:r>
      <w:r>
        <w:rPr>
          <w:rFonts w:ascii="Times New Roman" w:hAnsi="Times New Roman" w:cs="Times New Roman"/>
          <w:szCs w:val="28"/>
        </w:rPr>
        <w:t>. Представляя его посол сказал: «Дерево. Ба</w:t>
      </w:r>
      <w:r>
        <w:rPr>
          <w:rFonts w:ascii="Times New Roman" w:hAnsi="Times New Roman" w:cs="Times New Roman"/>
          <w:szCs w:val="28"/>
        </w:rPr>
        <w:t>о</w:t>
      </w:r>
      <w:r>
        <w:rPr>
          <w:rFonts w:ascii="Times New Roman" w:hAnsi="Times New Roman" w:cs="Times New Roman"/>
          <w:szCs w:val="28"/>
        </w:rPr>
        <w:t>баб. Даже не баобаб, а баобабушка. Рухлядь. Старьё».</w:t>
      </w:r>
    </w:p>
    <w:p w:rsidR="00885273"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Дереву, как и Жаберу, исполнилось пять тысяч лет.</w:t>
      </w:r>
    </w:p>
    <w:p w:rsidR="00885273" w:rsidRDefault="00885273" w:rsidP="005A3BF8">
      <w:pPr>
        <w:tabs>
          <w:tab w:val="left" w:pos="540"/>
        </w:tabs>
        <w:ind w:left="720" w:right="805" w:firstLine="720"/>
        <w:jc w:val="both"/>
        <w:rPr>
          <w:rFonts w:ascii="Times New Roman" w:hAnsi="Times New Roman" w:cs="Times New Roman"/>
          <w:szCs w:val="28"/>
        </w:rPr>
      </w:pPr>
      <w:r>
        <w:rPr>
          <w:rFonts w:ascii="Times New Roman" w:hAnsi="Times New Roman" w:cs="Times New Roman"/>
          <w:szCs w:val="28"/>
        </w:rPr>
        <w:t>Он слегка обиделся:</w:t>
      </w:r>
    </w:p>
    <w:p w:rsidR="00885273" w:rsidRPr="004035B5" w:rsidRDefault="00885273" w:rsidP="005A3BF8">
      <w:pPr>
        <w:tabs>
          <w:tab w:val="left" w:pos="540"/>
        </w:tabs>
        <w:ind w:left="720" w:right="805" w:firstLine="720"/>
        <w:jc w:val="both"/>
        <w:rPr>
          <w:rFonts w:ascii="Times New Roman" w:hAnsi="Times New Roman" w:cs="Times New Roman"/>
          <w:szCs w:val="28"/>
        </w:rPr>
      </w:pPr>
      <w:r>
        <w:rPr>
          <w:rFonts w:ascii="Times New Roman" w:hAnsi="Times New Roman" w:cs="Times New Roman"/>
          <w:szCs w:val="28"/>
        </w:rPr>
        <w:t>– Не мелите чепуху! Великолепный возраст</w:t>
      </w:r>
      <w:r w:rsidRPr="004035B5">
        <w:rPr>
          <w:rFonts w:ascii="Times New Roman" w:hAnsi="Times New Roman" w:cs="Times New Roman"/>
          <w:szCs w:val="28"/>
        </w:rPr>
        <w:t xml:space="preserve">! </w:t>
      </w:r>
      <w:r>
        <w:rPr>
          <w:rFonts w:ascii="Times New Roman" w:hAnsi="Times New Roman" w:cs="Times New Roman"/>
          <w:szCs w:val="28"/>
        </w:rPr>
        <w:t>Самый расцвет</w:t>
      </w:r>
      <w:r w:rsidRPr="004035B5">
        <w:rPr>
          <w:rFonts w:ascii="Times New Roman" w:hAnsi="Times New Roman" w:cs="Times New Roman"/>
          <w:szCs w:val="28"/>
        </w:rPr>
        <w:t xml:space="preserve"> </w:t>
      </w:r>
      <w:r>
        <w:rPr>
          <w:rFonts w:ascii="Times New Roman" w:hAnsi="Times New Roman" w:cs="Times New Roman"/>
          <w:szCs w:val="28"/>
        </w:rPr>
        <w:t>кишечного тракта! Ешь от пуза!</w:t>
      </w:r>
    </w:p>
    <w:p w:rsidR="00885273"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В дупле долгожителя, сидела помещенная в клетку вещая птица Перпетум. Она беспрерывно пела неприличные блатные песни</w:t>
      </w:r>
      <w:r>
        <w:rPr>
          <w:rFonts w:ascii="Times New Roman" w:hAnsi="Times New Roman" w:cs="Times New Roman"/>
          <w:szCs w:val="28"/>
        </w:rPr>
        <w:t>:</w:t>
      </w:r>
    </w:p>
    <w:p w:rsidR="00885273" w:rsidRDefault="00885273" w:rsidP="005A3BF8">
      <w:pPr>
        <w:tabs>
          <w:tab w:val="left" w:pos="540"/>
        </w:tabs>
        <w:ind w:left="720" w:right="805" w:firstLine="720"/>
        <w:jc w:val="both"/>
        <w:rPr>
          <w:rFonts w:ascii="Times New Roman" w:hAnsi="Times New Roman" w:cs="Times New Roman"/>
          <w:szCs w:val="28"/>
        </w:rPr>
      </w:pPr>
      <w:r>
        <w:rPr>
          <w:rFonts w:ascii="Times New Roman" w:hAnsi="Times New Roman" w:cs="Times New Roman"/>
          <w:szCs w:val="28"/>
        </w:rPr>
        <w:t>«Ку да ку.</w:t>
      </w:r>
    </w:p>
    <w:p w:rsidR="00885273" w:rsidRDefault="00885273" w:rsidP="005A3BF8">
      <w:pPr>
        <w:tabs>
          <w:tab w:val="left" w:pos="540"/>
        </w:tabs>
        <w:ind w:left="720" w:right="805" w:firstLine="720"/>
        <w:jc w:val="both"/>
        <w:rPr>
          <w:rFonts w:ascii="Times New Roman" w:hAnsi="Times New Roman" w:cs="Times New Roman"/>
          <w:szCs w:val="28"/>
        </w:rPr>
      </w:pPr>
      <w:r>
        <w:rPr>
          <w:rFonts w:ascii="Times New Roman" w:hAnsi="Times New Roman" w:cs="Times New Roman"/>
          <w:szCs w:val="28"/>
        </w:rPr>
        <w:t>Понятно дураку».</w:t>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Хорошо ещё, что пела она их на малопонятном чундинском языке.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Дерево выглядело гораздо старше своих пяти тысяч лет, а пт</w:t>
      </w:r>
      <w:r w:rsidRPr="005D0369">
        <w:rPr>
          <w:rFonts w:ascii="Times New Roman" w:hAnsi="Times New Roman" w:cs="Times New Roman"/>
          <w:szCs w:val="28"/>
        </w:rPr>
        <w:t>и</w:t>
      </w:r>
      <w:r w:rsidRPr="005D0369">
        <w:rPr>
          <w:rFonts w:ascii="Times New Roman" w:hAnsi="Times New Roman" w:cs="Times New Roman"/>
          <w:szCs w:val="28"/>
        </w:rPr>
        <w:t>ца, видно подрастеряв в дороге дорогое оперение, была похожа на л</w:t>
      </w:r>
      <w:r w:rsidRPr="005D0369">
        <w:rPr>
          <w:rFonts w:ascii="Times New Roman" w:hAnsi="Times New Roman" w:cs="Times New Roman"/>
          <w:szCs w:val="28"/>
        </w:rPr>
        <w:t>ы</w:t>
      </w:r>
      <w:r w:rsidRPr="005D0369">
        <w:rPr>
          <w:rFonts w:ascii="Times New Roman" w:hAnsi="Times New Roman" w:cs="Times New Roman"/>
          <w:szCs w:val="28"/>
        </w:rPr>
        <w:t>сого клерка.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Жабер приказал пересадить дерево куда-нибудь с глаз долой, а птице велел заткнуть клюв калошей. Ей ещё повезло: если бы в репе</w:t>
      </w:r>
      <w:r w:rsidRPr="005D0369">
        <w:rPr>
          <w:rFonts w:ascii="Times New Roman" w:hAnsi="Times New Roman" w:cs="Times New Roman"/>
          <w:szCs w:val="28"/>
        </w:rPr>
        <w:t>р</w:t>
      </w:r>
      <w:r w:rsidRPr="005D0369">
        <w:rPr>
          <w:rFonts w:ascii="Times New Roman" w:hAnsi="Times New Roman" w:cs="Times New Roman"/>
          <w:szCs w:val="28"/>
        </w:rPr>
        <w:t>туаре  эстрадной звезды была хоть одна ария из оперы, её бы не п</w:t>
      </w:r>
      <w:r w:rsidRPr="005D0369">
        <w:rPr>
          <w:rFonts w:ascii="Times New Roman" w:hAnsi="Times New Roman" w:cs="Times New Roman"/>
          <w:szCs w:val="28"/>
        </w:rPr>
        <w:t>о</w:t>
      </w:r>
      <w:r w:rsidRPr="005D0369">
        <w:rPr>
          <w:rFonts w:ascii="Times New Roman" w:hAnsi="Times New Roman" w:cs="Times New Roman"/>
          <w:szCs w:val="28"/>
        </w:rPr>
        <w:t xml:space="preserve">несли дальше кастрюли с кипятком.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вот выступление популярного певца Картавика приняли «на ура». Он  спел знакомое всем с пелёнок «Хэппи берсдэй ту ю»… – «С днем рожденья тебя».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Жабер, поблагодарив истинных дарителей за поздравления, в</w:t>
      </w:r>
      <w:r w:rsidRPr="005D0369">
        <w:rPr>
          <w:rFonts w:ascii="Times New Roman" w:hAnsi="Times New Roman" w:cs="Times New Roman"/>
          <w:szCs w:val="28"/>
        </w:rPr>
        <w:t>ы</w:t>
      </w:r>
      <w:r w:rsidRPr="005D0369">
        <w:rPr>
          <w:rFonts w:ascii="Times New Roman" w:hAnsi="Times New Roman" w:cs="Times New Roman"/>
          <w:szCs w:val="28"/>
        </w:rPr>
        <w:t xml:space="preserve">ступил с короткой речью. Затем Царь Царей провозгласил основные «принципы» соревновательности: бои будут вестись по-честному, то есть без всяких правил, и победит сильнейший участник, а умрут все.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Перед началом боя фокусник Аникак со своей ассистенткой Азачем глотали волшебный огонь и летали на электрической лампо</w:t>
      </w:r>
      <w:r w:rsidRPr="005D0369">
        <w:rPr>
          <w:rFonts w:ascii="Times New Roman" w:hAnsi="Times New Roman" w:cs="Times New Roman"/>
          <w:szCs w:val="28"/>
        </w:rPr>
        <w:t>ч</w:t>
      </w:r>
      <w:r w:rsidRPr="005D0369">
        <w:rPr>
          <w:rFonts w:ascii="Times New Roman" w:hAnsi="Times New Roman" w:cs="Times New Roman"/>
          <w:szCs w:val="28"/>
        </w:rPr>
        <w:t>ке.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Во время их представления Жабер позволил себе громко в</w:t>
      </w:r>
      <w:r w:rsidRPr="005D0369">
        <w:rPr>
          <w:rFonts w:ascii="Times New Roman" w:hAnsi="Times New Roman" w:cs="Times New Roman"/>
          <w:szCs w:val="28"/>
        </w:rPr>
        <w:t>ы</w:t>
      </w:r>
      <w:r w:rsidRPr="005D0369">
        <w:rPr>
          <w:rFonts w:ascii="Times New Roman" w:hAnsi="Times New Roman" w:cs="Times New Roman"/>
          <w:szCs w:val="28"/>
        </w:rPr>
        <w:t xml:space="preserve">сморкаться. И случился конфуз: лампочка нечаянно взорвалась, и из нее на сцену посыпались детали вертолета: лопасти, шасси, обломки фюзеляжа и одежда факира.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Аникак свалился на толстенную жабу в третьем ряду, и она с кваканьем лопнула по швам, приняв на себя удары обломков. Конечно же,  она тут же скончалась. Однако, летун из лампочки и его незада</w:t>
      </w:r>
      <w:r w:rsidRPr="005D0369">
        <w:rPr>
          <w:rFonts w:ascii="Times New Roman" w:hAnsi="Times New Roman" w:cs="Times New Roman"/>
          <w:szCs w:val="28"/>
        </w:rPr>
        <w:t>ч</w:t>
      </w:r>
      <w:r w:rsidRPr="005D0369">
        <w:rPr>
          <w:rFonts w:ascii="Times New Roman" w:hAnsi="Times New Roman" w:cs="Times New Roman"/>
          <w:szCs w:val="28"/>
        </w:rPr>
        <w:t xml:space="preserve">ливая партнерша чудом остались живы.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 многочисленными переломами их выкинули со сцены и осв</w:t>
      </w:r>
      <w:r w:rsidRPr="005D0369">
        <w:rPr>
          <w:rFonts w:ascii="Times New Roman" w:hAnsi="Times New Roman" w:cs="Times New Roman"/>
          <w:szCs w:val="28"/>
        </w:rPr>
        <w:t>и</w:t>
      </w:r>
      <w:r w:rsidRPr="005D0369">
        <w:rPr>
          <w:rFonts w:ascii="Times New Roman" w:hAnsi="Times New Roman" w:cs="Times New Roman"/>
          <w:szCs w:val="28"/>
        </w:rPr>
        <w:t xml:space="preserve">стали: </w:t>
      </w:r>
    </w:p>
    <w:p w:rsidR="00885273" w:rsidRPr="005D0369" w:rsidRDefault="00885273" w:rsidP="005A3BF8">
      <w:pPr>
        <w:tabs>
          <w:tab w:val="left" w:pos="540"/>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Это не фокус, а фикция! Нас могло всех убить! </w:t>
      </w:r>
    </w:p>
    <w:p w:rsidR="00885273" w:rsidRPr="005D0369" w:rsidRDefault="00885273" w:rsidP="005A3BF8">
      <w:pPr>
        <w:tabs>
          <w:tab w:val="left" w:pos="540"/>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Кто-то из зрителей предположил:</w:t>
      </w:r>
    </w:p>
    <w:p w:rsidR="00885273" w:rsidRPr="005D0369" w:rsidRDefault="00885273" w:rsidP="005A3BF8">
      <w:pPr>
        <w:numPr>
          <w:ilvl w:val="0"/>
          <w:numId w:val="1"/>
        </w:numPr>
        <w:tabs>
          <w:tab w:val="left" w:pos="540"/>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Готовилось покушение на царя!</w:t>
      </w:r>
    </w:p>
    <w:p w:rsidR="00885273" w:rsidRPr="005D0369" w:rsidRDefault="00885273" w:rsidP="005A3BF8">
      <w:pPr>
        <w:tabs>
          <w:tab w:val="left" w:pos="540"/>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Галёрка возмущалась:</w:t>
      </w:r>
    </w:p>
    <w:p w:rsidR="00885273" w:rsidRPr="005D0369" w:rsidRDefault="00885273" w:rsidP="005A3BF8">
      <w:pPr>
        <w:numPr>
          <w:ilvl w:val="0"/>
          <w:numId w:val="1"/>
        </w:numPr>
        <w:tabs>
          <w:tab w:val="left" w:pos="540"/>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Арестовать трупы! Казнить останки!</w:t>
      </w:r>
      <w:r w:rsidRPr="005D0369">
        <w:rPr>
          <w:rFonts w:ascii="Times New Roman" w:hAnsi="Times New Roman" w:cs="Times New Roman"/>
          <w:szCs w:val="28"/>
        </w:rPr>
        <w:tab/>
      </w:r>
    </w:p>
    <w:p w:rsidR="00885273" w:rsidRPr="005D0369" w:rsidRDefault="00885273" w:rsidP="005A3BF8">
      <w:pPr>
        <w:tabs>
          <w:tab w:val="left" w:pos="540"/>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w:t>
      </w:r>
      <w:r w:rsidRPr="005D0369">
        <w:rPr>
          <w:rFonts w:ascii="Times New Roman" w:hAnsi="Times New Roman" w:cs="Times New Roman"/>
          <w:szCs w:val="28"/>
        </w:rPr>
        <w:tab/>
        <w:t>Кончилось тем, что на арену вышел палач. На глазах у изумленной публики он подобрал с пола немытые обломки летател</w:t>
      </w:r>
      <w:r w:rsidRPr="005D0369">
        <w:rPr>
          <w:rFonts w:ascii="Times New Roman" w:hAnsi="Times New Roman" w:cs="Times New Roman"/>
          <w:szCs w:val="28"/>
        </w:rPr>
        <w:t>ь</w:t>
      </w:r>
      <w:r w:rsidRPr="005D0369">
        <w:rPr>
          <w:rFonts w:ascii="Times New Roman" w:hAnsi="Times New Roman" w:cs="Times New Roman"/>
          <w:szCs w:val="28"/>
        </w:rPr>
        <w:t xml:space="preserve">ного аппарата, а потом зажарил и съел полумертвых артистов вместе с дохлой жабой, вернее тем, что от неё </w:t>
      </w:r>
      <w:r>
        <w:rPr>
          <w:rFonts w:ascii="Times New Roman" w:hAnsi="Times New Roman" w:cs="Times New Roman"/>
          <w:szCs w:val="28"/>
        </w:rPr>
        <w:t>осталось.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Публику это развеселило, и она проводила палача продолж</w:t>
      </w:r>
      <w:r w:rsidRPr="005D0369">
        <w:rPr>
          <w:rFonts w:ascii="Times New Roman" w:hAnsi="Times New Roman" w:cs="Times New Roman"/>
          <w:szCs w:val="28"/>
        </w:rPr>
        <w:t>и</w:t>
      </w:r>
      <w:r w:rsidRPr="005D0369">
        <w:rPr>
          <w:rFonts w:ascii="Times New Roman" w:hAnsi="Times New Roman" w:cs="Times New Roman"/>
          <w:szCs w:val="28"/>
        </w:rPr>
        <w:t xml:space="preserve">тельными аплодисментами. </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Палач поклонился, но разогнуться уже не смог. В таком согн</w:t>
      </w:r>
      <w:r w:rsidRPr="005D0369">
        <w:rPr>
          <w:rFonts w:ascii="Times New Roman" w:hAnsi="Times New Roman" w:cs="Times New Roman"/>
          <w:szCs w:val="28"/>
        </w:rPr>
        <w:t>у</w:t>
      </w:r>
      <w:r w:rsidRPr="005D0369">
        <w:rPr>
          <w:rFonts w:ascii="Times New Roman" w:hAnsi="Times New Roman" w:cs="Times New Roman"/>
          <w:szCs w:val="28"/>
        </w:rPr>
        <w:t xml:space="preserve">том виде он резко взмыл вверх, </w:t>
      </w:r>
      <w:r>
        <w:rPr>
          <w:rFonts w:ascii="Times New Roman" w:hAnsi="Times New Roman" w:cs="Times New Roman"/>
          <w:szCs w:val="28"/>
        </w:rPr>
        <w:t xml:space="preserve">а потом </w:t>
      </w:r>
      <w:r w:rsidRPr="005D0369">
        <w:rPr>
          <w:rFonts w:ascii="Times New Roman" w:hAnsi="Times New Roman" w:cs="Times New Roman"/>
          <w:szCs w:val="28"/>
        </w:rPr>
        <w:t>зажужжал и улетел в неи</w:t>
      </w:r>
      <w:r w:rsidRPr="005D0369">
        <w:rPr>
          <w:rFonts w:ascii="Times New Roman" w:hAnsi="Times New Roman" w:cs="Times New Roman"/>
          <w:szCs w:val="28"/>
        </w:rPr>
        <w:t>з</w:t>
      </w:r>
      <w:r w:rsidRPr="005D0369">
        <w:rPr>
          <w:rFonts w:ascii="Times New Roman" w:hAnsi="Times New Roman" w:cs="Times New Roman"/>
          <w:szCs w:val="28"/>
        </w:rPr>
        <w:t>вестном направлении. Вероятней всего, в его желудке сам по себе з</w:t>
      </w:r>
      <w:r w:rsidRPr="005D0369">
        <w:rPr>
          <w:rFonts w:ascii="Times New Roman" w:hAnsi="Times New Roman" w:cs="Times New Roman"/>
          <w:szCs w:val="28"/>
        </w:rPr>
        <w:t>а</w:t>
      </w:r>
      <w:r w:rsidRPr="005D0369">
        <w:rPr>
          <w:rFonts w:ascii="Times New Roman" w:hAnsi="Times New Roman" w:cs="Times New Roman"/>
          <w:szCs w:val="28"/>
        </w:rPr>
        <w:t>работал пропеллер.</w:t>
      </w:r>
    </w:p>
    <w:p w:rsidR="00885273" w:rsidRPr="005D0369" w:rsidRDefault="00885273" w:rsidP="005A3BF8">
      <w:pPr>
        <w:tabs>
          <w:tab w:val="left" w:pos="90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Вот из кого получился бы настоящий фокусник. – Резюм</w:t>
      </w:r>
      <w:r w:rsidRPr="005D0369">
        <w:rPr>
          <w:rFonts w:ascii="Times New Roman" w:hAnsi="Times New Roman" w:cs="Times New Roman"/>
          <w:szCs w:val="28"/>
        </w:rPr>
        <w:t>и</w:t>
      </w:r>
      <w:r w:rsidRPr="005D0369">
        <w:rPr>
          <w:rFonts w:ascii="Times New Roman" w:hAnsi="Times New Roman" w:cs="Times New Roman"/>
          <w:szCs w:val="28"/>
        </w:rPr>
        <w:t>ровал царь. И он приказал: «Впредь фокусников кормить только п</w:t>
      </w:r>
      <w:r w:rsidRPr="005D0369">
        <w:rPr>
          <w:rFonts w:ascii="Times New Roman" w:hAnsi="Times New Roman" w:cs="Times New Roman"/>
          <w:szCs w:val="28"/>
        </w:rPr>
        <w:t>у</w:t>
      </w:r>
      <w:r w:rsidRPr="005D0369">
        <w:rPr>
          <w:rFonts w:ascii="Times New Roman" w:hAnsi="Times New Roman" w:cs="Times New Roman"/>
          <w:szCs w:val="28"/>
        </w:rPr>
        <w:t>шечными ядрами, дирижаблями, вертолетами и другими диетическ</w:t>
      </w:r>
      <w:r w:rsidRPr="005D0369">
        <w:rPr>
          <w:rFonts w:ascii="Times New Roman" w:hAnsi="Times New Roman" w:cs="Times New Roman"/>
          <w:szCs w:val="28"/>
        </w:rPr>
        <w:t>и</w:t>
      </w:r>
      <w:r w:rsidRPr="005D0369">
        <w:rPr>
          <w:rFonts w:ascii="Times New Roman" w:hAnsi="Times New Roman" w:cs="Times New Roman"/>
          <w:szCs w:val="28"/>
        </w:rPr>
        <w:t>ми продуктами!..</w:t>
      </w:r>
    </w:p>
    <w:p w:rsidR="00885273" w:rsidRPr="005D0369" w:rsidRDefault="00885273" w:rsidP="005A3BF8">
      <w:pPr>
        <w:tabs>
          <w:tab w:val="left" w:pos="90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Добавил: </w:t>
      </w:r>
    </w:p>
    <w:p w:rsidR="00885273" w:rsidRPr="005D0369" w:rsidRDefault="00885273" w:rsidP="005A3BF8">
      <w:pPr>
        <w:tabs>
          <w:tab w:val="left" w:pos="90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Пусть себе летают. Это красиво»!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 первых рядах кресел почти у самого прохода, сидела семейная пара: </w:t>
      </w:r>
      <w:r>
        <w:rPr>
          <w:rFonts w:ascii="Times New Roman" w:hAnsi="Times New Roman" w:cs="Times New Roman"/>
          <w:szCs w:val="28"/>
        </w:rPr>
        <w:t>огромный</w:t>
      </w:r>
      <w:r w:rsidRPr="00F25BC6">
        <w:rPr>
          <w:rFonts w:ascii="Times New Roman" w:hAnsi="Times New Roman" w:cs="Times New Roman"/>
          <w:szCs w:val="28"/>
        </w:rPr>
        <w:t xml:space="preserve"> </w:t>
      </w:r>
      <w:r w:rsidRPr="005D0369">
        <w:rPr>
          <w:rFonts w:ascii="Times New Roman" w:hAnsi="Times New Roman" w:cs="Times New Roman"/>
          <w:szCs w:val="28"/>
        </w:rPr>
        <w:t>хряк</w:t>
      </w:r>
      <w:r>
        <w:rPr>
          <w:rFonts w:ascii="Times New Roman" w:hAnsi="Times New Roman" w:cs="Times New Roman"/>
          <w:szCs w:val="28"/>
        </w:rPr>
        <w:t>, хотя по меркам людей всего лишь раскормле</w:t>
      </w:r>
      <w:r>
        <w:rPr>
          <w:rFonts w:ascii="Times New Roman" w:hAnsi="Times New Roman" w:cs="Times New Roman"/>
          <w:szCs w:val="28"/>
        </w:rPr>
        <w:t>н</w:t>
      </w:r>
      <w:r>
        <w:rPr>
          <w:rFonts w:ascii="Times New Roman" w:hAnsi="Times New Roman" w:cs="Times New Roman"/>
          <w:szCs w:val="28"/>
        </w:rPr>
        <w:t>ная букашка,</w:t>
      </w:r>
      <w:r w:rsidRPr="005D0369">
        <w:rPr>
          <w:rFonts w:ascii="Times New Roman" w:hAnsi="Times New Roman" w:cs="Times New Roman"/>
          <w:szCs w:val="28"/>
        </w:rPr>
        <w:t xml:space="preserve"> и </w:t>
      </w:r>
      <w:r>
        <w:rPr>
          <w:rFonts w:ascii="Times New Roman" w:hAnsi="Times New Roman" w:cs="Times New Roman"/>
          <w:szCs w:val="28"/>
        </w:rPr>
        <w:t xml:space="preserve">тучная </w:t>
      </w:r>
      <w:r w:rsidRPr="005D0369">
        <w:rPr>
          <w:rFonts w:ascii="Times New Roman" w:hAnsi="Times New Roman" w:cs="Times New Roman"/>
          <w:szCs w:val="28"/>
        </w:rPr>
        <w:t>кривоногая свинья</w:t>
      </w:r>
      <w:r>
        <w:rPr>
          <w:rFonts w:ascii="Times New Roman" w:hAnsi="Times New Roman" w:cs="Times New Roman"/>
          <w:szCs w:val="28"/>
        </w:rPr>
        <w:t xml:space="preserve">. </w:t>
      </w:r>
      <w:r w:rsidRPr="005D0369">
        <w:rPr>
          <w:rFonts w:ascii="Times New Roman" w:hAnsi="Times New Roman" w:cs="Times New Roman"/>
          <w:szCs w:val="28"/>
        </w:rPr>
        <w:t>Они грызли желуди и заи</w:t>
      </w:r>
      <w:r w:rsidRPr="005D0369">
        <w:rPr>
          <w:rFonts w:ascii="Times New Roman" w:hAnsi="Times New Roman" w:cs="Times New Roman"/>
          <w:szCs w:val="28"/>
        </w:rPr>
        <w:t>н</w:t>
      </w:r>
      <w:r w:rsidRPr="005D0369">
        <w:rPr>
          <w:rFonts w:ascii="Times New Roman" w:hAnsi="Times New Roman" w:cs="Times New Roman"/>
          <w:szCs w:val="28"/>
        </w:rPr>
        <w:t>тересованно наблюдали за происходящим на сцене. В это время сл</w:t>
      </w:r>
      <w:r w:rsidRPr="005D0369">
        <w:rPr>
          <w:rFonts w:ascii="Times New Roman" w:hAnsi="Times New Roman" w:cs="Times New Roman"/>
          <w:szCs w:val="28"/>
        </w:rPr>
        <w:t>е</w:t>
      </w:r>
      <w:r w:rsidRPr="005D0369">
        <w:rPr>
          <w:rFonts w:ascii="Times New Roman" w:hAnsi="Times New Roman" w:cs="Times New Roman"/>
          <w:szCs w:val="28"/>
        </w:rPr>
        <w:t>дующий артист, тоже, скорее, факир или, может, разорившийся ба</w:t>
      </w:r>
      <w:r w:rsidRPr="005D0369">
        <w:rPr>
          <w:rFonts w:ascii="Times New Roman" w:hAnsi="Times New Roman" w:cs="Times New Roman"/>
          <w:szCs w:val="28"/>
        </w:rPr>
        <w:t>н</w:t>
      </w:r>
      <w:r w:rsidRPr="005D0369">
        <w:rPr>
          <w:rFonts w:ascii="Times New Roman" w:hAnsi="Times New Roman" w:cs="Times New Roman"/>
          <w:szCs w:val="28"/>
        </w:rPr>
        <w:t>кир, добывал из таких же в точности желудей золотые монеты</w:t>
      </w:r>
      <w:r>
        <w:rPr>
          <w:rFonts w:ascii="Times New Roman" w:hAnsi="Times New Roman" w:cs="Times New Roman"/>
          <w:szCs w:val="28"/>
        </w:rPr>
        <w:t>,</w:t>
      </w:r>
      <w:r w:rsidRPr="005D0369">
        <w:rPr>
          <w:rFonts w:ascii="Times New Roman" w:hAnsi="Times New Roman" w:cs="Times New Roman"/>
          <w:szCs w:val="28"/>
        </w:rPr>
        <w:t xml:space="preserve"> просто разбивая их о свою голову. Чудеса, да и только!</w:t>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Хавронья воскликнула: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Смотри-ка,  что только ни придумают умные господа! Вот это – да! Вот это – головы!</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 этими словами она треснула своего мужа желудем по заты</w:t>
      </w:r>
      <w:r w:rsidRPr="005D0369">
        <w:rPr>
          <w:rFonts w:ascii="Times New Roman" w:hAnsi="Times New Roman" w:cs="Times New Roman"/>
          <w:szCs w:val="28"/>
        </w:rPr>
        <w:t>л</w:t>
      </w:r>
      <w:r w:rsidRPr="005D0369">
        <w:rPr>
          <w:rFonts w:ascii="Times New Roman" w:hAnsi="Times New Roman" w:cs="Times New Roman"/>
          <w:szCs w:val="28"/>
        </w:rPr>
        <w:t>ку.</w:t>
      </w:r>
      <w:r w:rsidRPr="005D0369">
        <w:rPr>
          <w:rFonts w:ascii="Times New Roman" w:hAnsi="Times New Roman" w:cs="Times New Roman"/>
          <w:szCs w:val="28"/>
        </w:rPr>
        <w:tab/>
      </w:r>
      <w:r w:rsidRPr="005D0369">
        <w:rPr>
          <w:rFonts w:ascii="Times New Roman" w:hAnsi="Times New Roman" w:cs="Times New Roman"/>
          <w:szCs w:val="28"/>
        </w:rPr>
        <w:tab/>
        <w:t>Тот взвыл от боли:</w:t>
      </w:r>
    </w:p>
    <w:p w:rsidR="00885273"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что?!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сутулься! Я деньги для семьи выколачиваю!</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Дура, – сказал Хряк, и потер ушибленную макушку.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Хавронья переключилась на голову незнакомца сидевшего вп</w:t>
      </w:r>
      <w:r w:rsidRPr="005D0369">
        <w:rPr>
          <w:rFonts w:ascii="Times New Roman" w:hAnsi="Times New Roman" w:cs="Times New Roman"/>
          <w:szCs w:val="28"/>
        </w:rPr>
        <w:t>е</w:t>
      </w:r>
      <w:r w:rsidRPr="005D0369">
        <w:rPr>
          <w:rFonts w:ascii="Times New Roman" w:hAnsi="Times New Roman" w:cs="Times New Roman"/>
          <w:szCs w:val="28"/>
        </w:rPr>
        <w:t xml:space="preserve">реди.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Незнакомец обернулся и плюнул свинье в пятачок:</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ещё интеллигенция!.. Попробуй такое повторить – о</w:t>
      </w:r>
      <w:r w:rsidRPr="005D0369">
        <w:rPr>
          <w:rFonts w:ascii="Times New Roman" w:hAnsi="Times New Roman" w:cs="Times New Roman"/>
          <w:szCs w:val="28"/>
        </w:rPr>
        <w:t>т</w:t>
      </w:r>
      <w:r w:rsidRPr="005D0369">
        <w:rPr>
          <w:rFonts w:ascii="Times New Roman" w:hAnsi="Times New Roman" w:cs="Times New Roman"/>
          <w:szCs w:val="28"/>
        </w:rPr>
        <w:t>шлепаю.</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Ничего не понимаю! Господа, объясните: откуда берутся деньги?</w:t>
      </w:r>
      <w:r>
        <w:rPr>
          <w:rFonts w:ascii="Times New Roman" w:hAnsi="Times New Roman" w:cs="Times New Roman"/>
          <w:szCs w:val="28"/>
        </w:rPr>
        <w:t xml:space="preserve"> Почему у меня нет миллиона за пазухой? Обидно, знаете ли!..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 xml:space="preserve">Откуда, откуда – от </w:t>
      </w:r>
      <w:r w:rsidRPr="005D0369">
        <w:rPr>
          <w:rFonts w:ascii="Times New Roman" w:hAnsi="Times New Roman" w:cs="Times New Roman"/>
          <w:szCs w:val="28"/>
        </w:rPr>
        <w:t>верблюда.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Это я и сама знаю. Я имею в виду большие деньги.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И муж, выведенный из терпения её трескотней, пояснил: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Дура, здесь важна не голова, а ловкость рук. Всё дело в р</w:t>
      </w:r>
      <w:r w:rsidRPr="005D0369">
        <w:rPr>
          <w:rFonts w:ascii="Times New Roman" w:hAnsi="Times New Roman" w:cs="Times New Roman"/>
          <w:szCs w:val="28"/>
        </w:rPr>
        <w:t>у</w:t>
      </w:r>
      <w:r w:rsidRPr="005D0369">
        <w:rPr>
          <w:rFonts w:ascii="Times New Roman" w:hAnsi="Times New Roman" w:cs="Times New Roman"/>
          <w:szCs w:val="28"/>
        </w:rPr>
        <w:t>ках. Ты когда-нибудь видела умного человека с большими деньгами?.. То-то же… Надо быть фокусником, тогда и деньги появятся… А деньги праздность уничтожат знания и культуру. Мир будет прина</w:t>
      </w:r>
      <w:r w:rsidRPr="005D0369">
        <w:rPr>
          <w:rFonts w:ascii="Times New Roman" w:hAnsi="Times New Roman" w:cs="Times New Roman"/>
          <w:szCs w:val="28"/>
        </w:rPr>
        <w:t>д</w:t>
      </w:r>
      <w:r w:rsidRPr="005D0369">
        <w:rPr>
          <w:rFonts w:ascii="Times New Roman" w:hAnsi="Times New Roman" w:cs="Times New Roman"/>
          <w:szCs w:val="28"/>
        </w:rPr>
        <w:t xml:space="preserve">лежать невежам! Римлянам, к примеру, удалось показать греческим математикам кузькину мать… </w:t>
      </w:r>
    </w:p>
    <w:p w:rsidR="00885273"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Если ты такой умный, то – чтоб завтра же устроился на т</w:t>
      </w:r>
      <w:r w:rsidRPr="005D0369">
        <w:rPr>
          <w:rFonts w:ascii="Times New Roman" w:hAnsi="Times New Roman" w:cs="Times New Roman"/>
          <w:szCs w:val="28"/>
        </w:rPr>
        <w:t>а</w:t>
      </w:r>
      <w:r w:rsidRPr="005D0369">
        <w:rPr>
          <w:rFonts w:ascii="Times New Roman" w:hAnsi="Times New Roman" w:cs="Times New Roman"/>
          <w:szCs w:val="28"/>
        </w:rPr>
        <w:t>кую работу, а иначе – развод! Ты меня понял?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Понял.</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Герольд возвестил о начале первого поединка, и ворота, за к</w:t>
      </w:r>
      <w:r w:rsidRPr="005D0369">
        <w:rPr>
          <w:rFonts w:ascii="Times New Roman" w:hAnsi="Times New Roman" w:cs="Times New Roman"/>
          <w:szCs w:val="28"/>
        </w:rPr>
        <w:t>о</w:t>
      </w:r>
      <w:r w:rsidRPr="005D0369">
        <w:rPr>
          <w:rFonts w:ascii="Times New Roman" w:hAnsi="Times New Roman" w:cs="Times New Roman"/>
          <w:szCs w:val="28"/>
        </w:rPr>
        <w:t>торыми в ожидании близкого конца томились гладиаторы, наконец-то открылись.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Тут пора заметить, что в гладиаторы попадали ни одни только бессловесные и беззащитные букашки. Очень даже сильные и свир</w:t>
      </w:r>
      <w:r w:rsidRPr="005D0369">
        <w:rPr>
          <w:rFonts w:ascii="Times New Roman" w:hAnsi="Times New Roman" w:cs="Times New Roman"/>
          <w:szCs w:val="28"/>
        </w:rPr>
        <w:t>е</w:t>
      </w:r>
      <w:r w:rsidRPr="005D0369">
        <w:rPr>
          <w:rFonts w:ascii="Times New Roman" w:hAnsi="Times New Roman" w:cs="Times New Roman"/>
          <w:szCs w:val="28"/>
        </w:rPr>
        <w:t xml:space="preserve">пые звери, попадая в плен к Жабёру, становились его рабами, и он был волен распоряжаться их жизнями по своему усмотрению.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Кто-то из невольников работал на строительстве, кто-то на л</w:t>
      </w:r>
      <w:r w:rsidRPr="005D0369">
        <w:rPr>
          <w:rFonts w:ascii="Times New Roman" w:hAnsi="Times New Roman" w:cs="Times New Roman"/>
          <w:szCs w:val="28"/>
        </w:rPr>
        <w:t>е</w:t>
      </w:r>
      <w:r w:rsidRPr="005D0369">
        <w:rPr>
          <w:rFonts w:ascii="Times New Roman" w:hAnsi="Times New Roman" w:cs="Times New Roman"/>
          <w:szCs w:val="28"/>
        </w:rPr>
        <w:t xml:space="preserve">созаготовках, а кого-то судьба определяла в гладиаторы.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Гладиаторы, как правило, долго не жили. Рано или поздно они умирали от ран.  </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Залитый кровью ковёр свернули в трубочку и убрали, песок под ним разрыхлили граблями.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вот на арену вышла первая пара бойцов: закованный в досп</w:t>
      </w:r>
      <w:r w:rsidRPr="005D0369">
        <w:rPr>
          <w:rFonts w:ascii="Times New Roman" w:hAnsi="Times New Roman" w:cs="Times New Roman"/>
          <w:szCs w:val="28"/>
        </w:rPr>
        <w:t>е</w:t>
      </w:r>
      <w:r w:rsidRPr="005D0369">
        <w:rPr>
          <w:rFonts w:ascii="Times New Roman" w:hAnsi="Times New Roman" w:cs="Times New Roman"/>
          <w:szCs w:val="28"/>
        </w:rPr>
        <w:t>хи аллигатор и чахлая, едва держащаяся на ногах, черепашка Пупсия. Пупсия до того была напугана, что ни то, что драться – боялась выс</w:t>
      </w:r>
      <w:r w:rsidRPr="005D0369">
        <w:rPr>
          <w:rFonts w:ascii="Times New Roman" w:hAnsi="Times New Roman" w:cs="Times New Roman"/>
          <w:szCs w:val="28"/>
        </w:rPr>
        <w:t>у</w:t>
      </w:r>
      <w:r w:rsidRPr="005D0369">
        <w:rPr>
          <w:rFonts w:ascii="Times New Roman" w:hAnsi="Times New Roman" w:cs="Times New Roman"/>
          <w:szCs w:val="28"/>
        </w:rPr>
        <w:t>нуть голову из панциря. Мысленно она уже прощалась с жизнью, и молила бога, чтобы он послал ей легкую смерть.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Скажите, ну, как при таком раскладе сил можно было ожидать честного боя? К гадалке, как говорится, не ходи: исход его был ясен заранее.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Аллигатор вразвалочку прогуливался в своем секторе, демонс</w:t>
      </w:r>
      <w:r w:rsidRPr="005D0369">
        <w:rPr>
          <w:rFonts w:ascii="Times New Roman" w:hAnsi="Times New Roman" w:cs="Times New Roman"/>
          <w:szCs w:val="28"/>
        </w:rPr>
        <w:t>т</w:t>
      </w:r>
      <w:r w:rsidRPr="005D0369">
        <w:rPr>
          <w:rFonts w:ascii="Times New Roman" w:hAnsi="Times New Roman" w:cs="Times New Roman"/>
          <w:szCs w:val="28"/>
        </w:rPr>
        <w:t xml:space="preserve">рируя зрителям стопудовую мощь.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Его встретили улюлюканьем и аплодисментами.</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Ну, что, ореховая скорлупа, готовься к смерти! – пригрозил он маленькой черепашке булавой.</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ab/>
        <w:t>А-а-а… А я-яя-я… - Пролепетала.</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Боишься, кнопка пузатая?</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Бо-бо…</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Сейчас я тебе сделаю «бобо»!</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Я к маме хочу…</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Бобо хочет к Мама – замечательно!.. Ща, сделаем!.. </w:t>
      </w:r>
      <w:r w:rsidRPr="005D0369">
        <w:rPr>
          <w:rFonts w:ascii="Times New Roman" w:hAnsi="Times New Roman" w:cs="Times New Roman"/>
          <w:szCs w:val="28"/>
        </w:rPr>
        <w:tab/>
      </w:r>
      <w:r w:rsidRPr="005D0369">
        <w:rPr>
          <w:rFonts w:ascii="Times New Roman" w:hAnsi="Times New Roman" w:cs="Times New Roman"/>
          <w:szCs w:val="28"/>
        </w:rPr>
        <w:tab/>
        <w:t xml:space="preserve">    Окоченевшую от страха Пупсию не без иронии подбадривали:</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Давай, кладбищенский трактор, задай ему жару! Врежь ему!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Аллигатор, вращая пастью по кругу, и как только у него чел</w:t>
      </w:r>
      <w:r w:rsidRPr="005D0369">
        <w:rPr>
          <w:rFonts w:ascii="Times New Roman" w:hAnsi="Times New Roman" w:cs="Times New Roman"/>
          <w:szCs w:val="28"/>
        </w:rPr>
        <w:t>ю</w:t>
      </w:r>
      <w:r w:rsidRPr="005D0369">
        <w:rPr>
          <w:rFonts w:ascii="Times New Roman" w:hAnsi="Times New Roman" w:cs="Times New Roman"/>
          <w:szCs w:val="28"/>
        </w:rPr>
        <w:t>сти не повыскакивали, как будто задался целью распотрошить стад</w:t>
      </w:r>
      <w:r w:rsidRPr="005D0369">
        <w:rPr>
          <w:rFonts w:ascii="Times New Roman" w:hAnsi="Times New Roman" w:cs="Times New Roman"/>
          <w:szCs w:val="28"/>
        </w:rPr>
        <w:t>и</w:t>
      </w:r>
      <w:r w:rsidRPr="005D0369">
        <w:rPr>
          <w:rFonts w:ascii="Times New Roman" w:hAnsi="Times New Roman" w:cs="Times New Roman"/>
          <w:szCs w:val="28"/>
        </w:rPr>
        <w:t xml:space="preserve">он со всеми его трибунами, зажигал яростью глаза. Зрачки, казалось, вот-вот выскачут из орбит и взмоют в небо.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Даже бывавшего в переделках разного рода жука-скарабея п</w:t>
      </w:r>
      <w:r w:rsidRPr="005D0369">
        <w:rPr>
          <w:rFonts w:ascii="Times New Roman" w:hAnsi="Times New Roman" w:cs="Times New Roman"/>
          <w:szCs w:val="28"/>
        </w:rPr>
        <w:t>е</w:t>
      </w:r>
      <w:r w:rsidRPr="005D0369">
        <w:rPr>
          <w:rFonts w:ascii="Times New Roman" w:hAnsi="Times New Roman" w:cs="Times New Roman"/>
          <w:szCs w:val="28"/>
        </w:rPr>
        <w:t>редергивало от случайно брошенного взгляда на это чудовище. Да, скажу я вам, зрелище – не для слабонервных!</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публика продолжала скандировать: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Задай ей жару, авоська для куриных потрохов!</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Надо заметить, многим было известно о пристрастии аллигатора к парному мясу и цыплятам. За глаза его называли Цыплаком. Это п</w:t>
      </w:r>
      <w:r w:rsidRPr="005D0369">
        <w:rPr>
          <w:rFonts w:ascii="Times New Roman" w:hAnsi="Times New Roman" w:cs="Times New Roman"/>
          <w:szCs w:val="28"/>
        </w:rPr>
        <w:t>о</w:t>
      </w:r>
      <w:r w:rsidRPr="005D0369">
        <w:rPr>
          <w:rFonts w:ascii="Times New Roman" w:hAnsi="Times New Roman" w:cs="Times New Roman"/>
          <w:szCs w:val="28"/>
        </w:rPr>
        <w:t>тому, что на глаза крокодила наворачивались слезы, когда он прогл</w:t>
      </w:r>
      <w:r w:rsidRPr="005D0369">
        <w:rPr>
          <w:rFonts w:ascii="Times New Roman" w:hAnsi="Times New Roman" w:cs="Times New Roman"/>
          <w:szCs w:val="28"/>
        </w:rPr>
        <w:t>а</w:t>
      </w:r>
      <w:r w:rsidRPr="005D0369">
        <w:rPr>
          <w:rFonts w:ascii="Times New Roman" w:hAnsi="Times New Roman" w:cs="Times New Roman"/>
          <w:szCs w:val="28"/>
        </w:rPr>
        <w:t xml:space="preserve">тывал цыпленка живьем. Бр-р! Отсюда и выражение «крокодиловы слезы».          </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Аллигатор с черепахой долго не церемонился. По команде «сходитесь» он резко взмахнул хвостом, и бедная кроха улетела на трибуны, как хоккейная шайба.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Пупсия, даже не успела воспользоваться пробкой от шампа</w:t>
      </w:r>
      <w:r w:rsidRPr="005D0369">
        <w:rPr>
          <w:rFonts w:ascii="Times New Roman" w:hAnsi="Times New Roman" w:cs="Times New Roman"/>
          <w:szCs w:val="28"/>
        </w:rPr>
        <w:t>н</w:t>
      </w:r>
      <w:r w:rsidRPr="005D0369">
        <w:rPr>
          <w:rFonts w:ascii="Times New Roman" w:hAnsi="Times New Roman" w:cs="Times New Roman"/>
          <w:szCs w:val="28"/>
        </w:rPr>
        <w:t xml:space="preserve">ского, которую ей дали вместо настоящего оружия.  Больше ее никто не видел. Скорее всего, она разбилась насмерть далеко за пределами Колизея. И никому из присутствующих не было ее жаль.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Так вот бывает…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А аллигатор безоговорочно был признан победителем. Его н</w:t>
      </w:r>
      <w:r w:rsidRPr="005D0369">
        <w:rPr>
          <w:rFonts w:ascii="Times New Roman" w:hAnsi="Times New Roman" w:cs="Times New Roman"/>
          <w:szCs w:val="28"/>
        </w:rPr>
        <w:t>а</w:t>
      </w:r>
      <w:r w:rsidRPr="005D0369">
        <w:rPr>
          <w:rFonts w:ascii="Times New Roman" w:hAnsi="Times New Roman" w:cs="Times New Roman"/>
          <w:szCs w:val="28"/>
        </w:rPr>
        <w:t>градили куриным окороком, который он и проглотил, не сходя с пь</w:t>
      </w:r>
      <w:r w:rsidRPr="005D0369">
        <w:rPr>
          <w:rFonts w:ascii="Times New Roman" w:hAnsi="Times New Roman" w:cs="Times New Roman"/>
          <w:szCs w:val="28"/>
        </w:rPr>
        <w:t>е</w:t>
      </w:r>
      <w:r w:rsidRPr="005D0369">
        <w:rPr>
          <w:rFonts w:ascii="Times New Roman" w:hAnsi="Times New Roman" w:cs="Times New Roman"/>
          <w:szCs w:val="28"/>
        </w:rPr>
        <w:t xml:space="preserve">дестала почета.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Какой-то пронырливый папарацци перелез через ограждение, чтобы сделать эксклюзивный снимок, но в сей момент был разорван на части и проглочен вместе с фотоаппаратом.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Этот инцидент привел в восторг светских львиц и всю золотую молодежь. Аллигатор стал их кумиром.</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Бойкие коробейники сновали в  проходах между трибунами, стараясь на волне ажиотажного спроса распродать как можно больше носовых платков и слюнявчиков с изображением слезы аллигатора. Молодежь из движения готов скупала значки и набедренные повязки с изображением черепов черепах, пожилые люди запасались зонтик</w:t>
      </w:r>
      <w:r w:rsidRPr="005D0369">
        <w:rPr>
          <w:rFonts w:ascii="Times New Roman" w:hAnsi="Times New Roman" w:cs="Times New Roman"/>
          <w:szCs w:val="28"/>
        </w:rPr>
        <w:t>а</w:t>
      </w:r>
      <w:r w:rsidRPr="005D0369">
        <w:rPr>
          <w:rFonts w:ascii="Times New Roman" w:hAnsi="Times New Roman" w:cs="Times New Roman"/>
          <w:szCs w:val="28"/>
        </w:rPr>
        <w:t xml:space="preserve">ми из черепаховой кости. Баба яга приобрела черепаховую мазь для растирания ступы.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Шоумэр попросил тишины и объявил о начале боя между Му</w:t>
      </w:r>
      <w:r w:rsidRPr="005D0369">
        <w:rPr>
          <w:rFonts w:ascii="Times New Roman" w:hAnsi="Times New Roman" w:cs="Times New Roman"/>
          <w:szCs w:val="28"/>
        </w:rPr>
        <w:t>д</w:t>
      </w:r>
      <w:r w:rsidRPr="005D0369">
        <w:rPr>
          <w:rFonts w:ascii="Times New Roman" w:hAnsi="Times New Roman" w:cs="Times New Roman"/>
          <w:szCs w:val="28"/>
        </w:rPr>
        <w:t xml:space="preserve">розубом и Бормашиной. Шансы Бормашины на победу оценивались весьма высоко, но и Зуб был парень, что называется, – не промах. С виду это была старая, оккупированная кариесом развалина, но палец на него не клади!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Мудрозуб поначалу разнылся:</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Не честно! Не сяду в стоматологическое кресло! Видел я его в гробу в белых тапочках!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Стоматологическое Кресло долго взвинчивать не пришлось. Бравый подголовник лез из кожи:</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Кушать подано, господа!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Мертвой хваткой клешни подлокотников вцепились в ноющий зуб.</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Мудрозуб застонал от вопиющего хамства насильника:</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Изверги-и-и! Укушу за пятку! (Это уж, точно: боль всегда выход найдет, не стоит злить боль… и микробов)!</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И раненый зуб впился в горло дико вращающегося бура.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Запахло подгоревшей карболкой и жженой костью.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Однако металл сдался первым: не выдержал,  разлетелся в «щепки».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Это была настоящая сенсация!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Но и зубу не поздоровилось. Он был раздавлен ножкой Стом</w:t>
      </w:r>
      <w:r w:rsidRPr="005D0369">
        <w:rPr>
          <w:rFonts w:ascii="Times New Roman" w:hAnsi="Times New Roman" w:cs="Times New Roman"/>
          <w:szCs w:val="28"/>
        </w:rPr>
        <w:t>а</w:t>
      </w:r>
      <w:r w:rsidRPr="005D0369">
        <w:rPr>
          <w:rFonts w:ascii="Times New Roman" w:hAnsi="Times New Roman" w:cs="Times New Roman"/>
          <w:szCs w:val="28"/>
        </w:rPr>
        <w:t xml:space="preserve">тологического Кресла.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Последнее, что от него услышали:</w:t>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Двое на одного? Да?!! Справились с маленьким?! Требую анестезиолога! Врача мне! Врача!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Третью пару составили двуглавый дракон Изюб и семиногий кусач Гнус. Чудовищная пара! Атлеты. Монстры. Но, по крайней м</w:t>
      </w:r>
      <w:r w:rsidRPr="005D0369">
        <w:rPr>
          <w:rFonts w:ascii="Times New Roman" w:hAnsi="Times New Roman" w:cs="Times New Roman"/>
          <w:szCs w:val="28"/>
        </w:rPr>
        <w:t>е</w:t>
      </w:r>
      <w:r w:rsidRPr="005D0369">
        <w:rPr>
          <w:rFonts w:ascii="Times New Roman" w:hAnsi="Times New Roman" w:cs="Times New Roman"/>
          <w:szCs w:val="28"/>
        </w:rPr>
        <w:t xml:space="preserve">ре, бойцы эти друг друга стоили.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Зрелище обещало быть захватывающим.</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Тотализатор принимал ставки: один к двум.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Большинство отдавало предпочтение дракону. Его стать, его устрашающие огнедышащие пасти внушали ужас. </w:t>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 арену на всякий случай вызвали пожарный расчет: устроит</w:t>
      </w:r>
      <w:r w:rsidRPr="005D0369">
        <w:rPr>
          <w:rFonts w:ascii="Times New Roman" w:hAnsi="Times New Roman" w:cs="Times New Roman"/>
          <w:szCs w:val="28"/>
        </w:rPr>
        <w:t>е</w:t>
      </w:r>
      <w:r w:rsidRPr="005D0369">
        <w:rPr>
          <w:rFonts w:ascii="Times New Roman" w:hAnsi="Times New Roman" w:cs="Times New Roman"/>
          <w:szCs w:val="28"/>
        </w:rPr>
        <w:t>ли боялись случайного возгорания. Пожарные выстроились вдоль о</w:t>
      </w:r>
      <w:r w:rsidRPr="005D0369">
        <w:rPr>
          <w:rFonts w:ascii="Times New Roman" w:hAnsi="Times New Roman" w:cs="Times New Roman"/>
          <w:szCs w:val="28"/>
        </w:rPr>
        <w:t>г</w:t>
      </w:r>
      <w:r w:rsidRPr="005D0369">
        <w:rPr>
          <w:rFonts w:ascii="Times New Roman" w:hAnsi="Times New Roman" w:cs="Times New Roman"/>
          <w:szCs w:val="28"/>
        </w:rPr>
        <w:t>раждения на асфальтовой беговой дорожке, держа брандспойты наи</w:t>
      </w:r>
      <w:r w:rsidRPr="005D0369">
        <w:rPr>
          <w:rFonts w:ascii="Times New Roman" w:hAnsi="Times New Roman" w:cs="Times New Roman"/>
          <w:szCs w:val="28"/>
        </w:rPr>
        <w:t>з</w:t>
      </w:r>
      <w:r w:rsidRPr="005D0369">
        <w:rPr>
          <w:rFonts w:ascii="Times New Roman" w:hAnsi="Times New Roman" w:cs="Times New Roman"/>
          <w:szCs w:val="28"/>
        </w:rPr>
        <w:t>готовку.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Официанты сновали в проходах трибун, предлагая желающим мороженое и прохладительные напитки. Кусач, играя булавой, точно мячиком, переминался с ноги на ногу.</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Пупсия разминалась весьма своеобразно: она то падала в обм</w:t>
      </w:r>
      <w:r w:rsidRPr="005D0369">
        <w:rPr>
          <w:rFonts w:ascii="Times New Roman" w:hAnsi="Times New Roman" w:cs="Times New Roman"/>
          <w:szCs w:val="28"/>
        </w:rPr>
        <w:t>о</w:t>
      </w:r>
      <w:r w:rsidRPr="005D0369">
        <w:rPr>
          <w:rFonts w:ascii="Times New Roman" w:hAnsi="Times New Roman" w:cs="Times New Roman"/>
          <w:szCs w:val="28"/>
        </w:rPr>
        <w:t xml:space="preserve">рок, то вставала на корточки, шатаясь из стороны в сторону, и падала снова. Вообще-то, за одну только попытку преодоления трусости и накопленные синяки ей можно было присудить победу…Во всяком случае, она заслуживала снисхождения. </w:t>
      </w:r>
    </w:p>
    <w:p w:rsidR="00885273" w:rsidRPr="006E26C6" w:rsidRDefault="00885273" w:rsidP="005A3BF8">
      <w:pPr>
        <w:pStyle w:val="Heading1"/>
        <w:ind w:right="805" w:firstLine="1418"/>
      </w:pPr>
      <w:r w:rsidRPr="006E26C6">
        <w:t xml:space="preserve">16.    </w:t>
      </w:r>
      <w:r>
        <w:pict>
          <v:shape id="_x0000_i1041" type="#_x0000_t136" style="width:27.75pt;height:51pt">
            <v:shadow color="#868686"/>
            <v:textpath style="font-family:&quot;Arial Black&quot;;v-text-kern:t" trim="t" fitpath="t" string="С"/>
          </v:shape>
        </w:pict>
      </w:r>
      <w:r w:rsidRPr="006E26C6">
        <w:t>кукер раскрывает</w:t>
      </w:r>
    </w:p>
    <w:p w:rsidR="00885273" w:rsidRPr="006E26C6" w:rsidRDefault="00885273" w:rsidP="005A3BF8">
      <w:pPr>
        <w:pStyle w:val="Heading1"/>
        <w:ind w:right="805" w:firstLine="1418"/>
      </w:pPr>
      <w:r w:rsidRPr="006E26C6">
        <w:t xml:space="preserve"> тайну каменной кладки.</w:t>
      </w:r>
      <w:r w:rsidRPr="006E26C6">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b/>
          <w:bCs/>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по натуре был оптимистом. Он твёрдо знал одно: из л</w:t>
      </w:r>
      <w:r w:rsidRPr="005D0369">
        <w:rPr>
          <w:rFonts w:ascii="Times New Roman" w:hAnsi="Times New Roman" w:cs="Times New Roman"/>
          <w:szCs w:val="28"/>
        </w:rPr>
        <w:t>ю</w:t>
      </w:r>
      <w:r w:rsidRPr="005D0369">
        <w:rPr>
          <w:rFonts w:ascii="Times New Roman" w:hAnsi="Times New Roman" w:cs="Times New Roman"/>
          <w:szCs w:val="28"/>
        </w:rPr>
        <w:t>бого трудного положения всегда можно найти выход, если не сидеть сложа руки. А под лежачий камень, как говорит пословица, вода не бежит. В пословицах собрана народная мудрость. Она накапливается веками, и к ней стоит прислушиваться.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Скукер не стал отчаиваться. Он вновь попытался просунуть голову между прутьями, но затея успехом не увенчалась: пространс</w:t>
      </w:r>
      <w:r w:rsidRPr="005D0369">
        <w:rPr>
          <w:rFonts w:ascii="Times New Roman" w:hAnsi="Times New Roman" w:cs="Times New Roman"/>
          <w:szCs w:val="28"/>
        </w:rPr>
        <w:t>т</w:t>
      </w:r>
      <w:r w:rsidRPr="005D0369">
        <w:rPr>
          <w:rFonts w:ascii="Times New Roman" w:hAnsi="Times New Roman" w:cs="Times New Roman"/>
          <w:szCs w:val="28"/>
        </w:rPr>
        <w:t>ва явно не хватало. Сцепив за спиной пальцы замком, и отчаянно н</w:t>
      </w:r>
      <w:r w:rsidRPr="005D0369">
        <w:rPr>
          <w:rFonts w:ascii="Times New Roman" w:hAnsi="Times New Roman" w:cs="Times New Roman"/>
          <w:szCs w:val="28"/>
        </w:rPr>
        <w:t>а</w:t>
      </w:r>
      <w:r w:rsidRPr="005D0369">
        <w:rPr>
          <w:rFonts w:ascii="Times New Roman" w:hAnsi="Times New Roman" w:cs="Times New Roman"/>
          <w:szCs w:val="28"/>
        </w:rPr>
        <w:t>прягая извилины, Скукер, принялся ходить по кругу: это помогало думать. Но ни одной ценной мысли в голову не приходило…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Тогда Скукер принялся ощупывать кладку, пытаясь найти в ней хоть один незначительный изъян, но, надо отдать должное строителям подземелья: потрудились они на совесть. Камни были подобраны тщательнейшим образом: один к одному. Раствор был прочен, по-видимому, его замешали на яичном желтке. Каждый фрагмент кладки был обозначен специальным клеймом: царской короной в круге. А вот каждый ли? Внимание Скукера привлек камень с изображением ули</w:t>
      </w:r>
      <w:r w:rsidRPr="005D0369">
        <w:rPr>
          <w:rFonts w:ascii="Times New Roman" w:hAnsi="Times New Roman" w:cs="Times New Roman"/>
          <w:szCs w:val="28"/>
        </w:rPr>
        <w:t>т</w:t>
      </w:r>
      <w:r w:rsidRPr="005D0369">
        <w:rPr>
          <w:rFonts w:ascii="Times New Roman" w:hAnsi="Times New Roman" w:cs="Times New Roman"/>
          <w:szCs w:val="28"/>
        </w:rPr>
        <w:t>ки. «Это еще что такое? – Подумал Скукер. – Странно, очень странно! Как такой явный «ляп» могла пропустить приемная комиссия? Тут что-то не так».</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присел на корточки, и пальцем попробовал расковырять цемент. И, – о чудо! – и цемент, и самый нижний камень были нар</w:t>
      </w:r>
      <w:r w:rsidRPr="005D0369">
        <w:rPr>
          <w:rFonts w:ascii="Times New Roman" w:hAnsi="Times New Roman" w:cs="Times New Roman"/>
          <w:szCs w:val="28"/>
        </w:rPr>
        <w:t>и</w:t>
      </w:r>
      <w:r w:rsidRPr="005D0369">
        <w:rPr>
          <w:rFonts w:ascii="Times New Roman" w:hAnsi="Times New Roman" w:cs="Times New Roman"/>
          <w:szCs w:val="28"/>
        </w:rPr>
        <w:t xml:space="preserve">сованы на листе ватмана. Нарисованный камень от настоящего был неотличим. </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t xml:space="preserve">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содрал рисунок со стены и рассмеялся: «Совсем как холст в коморке папы Карло! Фантастика»! в темной нише, за нарис</w:t>
      </w:r>
      <w:r w:rsidRPr="005D0369">
        <w:rPr>
          <w:rFonts w:ascii="Times New Roman" w:hAnsi="Times New Roman" w:cs="Times New Roman"/>
          <w:szCs w:val="28"/>
        </w:rPr>
        <w:t>о</w:t>
      </w:r>
      <w:r w:rsidRPr="005D0369">
        <w:rPr>
          <w:rFonts w:ascii="Times New Roman" w:hAnsi="Times New Roman" w:cs="Times New Roman"/>
          <w:szCs w:val="28"/>
        </w:rPr>
        <w:t>ванным камнем, он нашел скрученную петлями веревочную лестницу. «Спасибо тебе, неизвестный помощник! – обрадовано сказал себе Скукер, и тут же погрустнел: да, но это только средство спасения, в</w:t>
      </w:r>
      <w:r w:rsidRPr="005D0369">
        <w:rPr>
          <w:rFonts w:ascii="Times New Roman" w:hAnsi="Times New Roman" w:cs="Times New Roman"/>
          <w:szCs w:val="28"/>
        </w:rPr>
        <w:t>о</w:t>
      </w:r>
      <w:r w:rsidRPr="005D0369">
        <w:rPr>
          <w:rFonts w:ascii="Times New Roman" w:hAnsi="Times New Roman" w:cs="Times New Roman"/>
          <w:szCs w:val="28"/>
        </w:rPr>
        <w:t xml:space="preserve">прос в том, как им воспользоваться? К чему мне лестница, если ее нет применения»?   </w:t>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Скукер подошел к окну.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Снизу тянул к нему ветки старожил баобаб. Тот самый баобаб, который не приглянулся Жабёру. Какая удача, что стражники  по н</w:t>
      </w:r>
      <w:r w:rsidRPr="005D0369">
        <w:rPr>
          <w:rFonts w:ascii="Times New Roman" w:hAnsi="Times New Roman" w:cs="Times New Roman"/>
          <w:szCs w:val="28"/>
        </w:rPr>
        <w:t>е</w:t>
      </w:r>
      <w:r w:rsidRPr="005D0369">
        <w:rPr>
          <w:rFonts w:ascii="Times New Roman" w:hAnsi="Times New Roman" w:cs="Times New Roman"/>
          <w:szCs w:val="28"/>
        </w:rPr>
        <w:t>досмотру пересадили его под самые окна тюремной башни. Теперь, если бы появилась возможность перепилить решетки, дело – за м</w:t>
      </w:r>
      <w:r w:rsidRPr="005D0369">
        <w:rPr>
          <w:rFonts w:ascii="Times New Roman" w:hAnsi="Times New Roman" w:cs="Times New Roman"/>
          <w:szCs w:val="28"/>
        </w:rPr>
        <w:t>а</w:t>
      </w:r>
      <w:r w:rsidRPr="005D0369">
        <w:rPr>
          <w:rFonts w:ascii="Times New Roman" w:hAnsi="Times New Roman" w:cs="Times New Roman"/>
          <w:szCs w:val="28"/>
        </w:rPr>
        <w:t>лым: добраться до зелёной макушки, а вот тут бы и выручила лестн</w:t>
      </w:r>
      <w:r w:rsidRPr="005D0369">
        <w:rPr>
          <w:rFonts w:ascii="Times New Roman" w:hAnsi="Times New Roman" w:cs="Times New Roman"/>
          <w:szCs w:val="28"/>
        </w:rPr>
        <w:t>и</w:t>
      </w:r>
      <w:r w:rsidRPr="005D0369">
        <w:rPr>
          <w:rFonts w:ascii="Times New Roman" w:hAnsi="Times New Roman" w:cs="Times New Roman"/>
          <w:szCs w:val="28"/>
        </w:rPr>
        <w:t xml:space="preserve">ца-чудесница…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еще раз потянул на себя согнутые прутья: нет, они были неподвижны. Все напрасно! Найти бы какой-нибудь острый предмет, чтобы расковырять цемент, но где его взять? Мечты, мечты, это тол</w:t>
      </w:r>
      <w:r w:rsidRPr="005D0369">
        <w:rPr>
          <w:rFonts w:ascii="Times New Roman" w:hAnsi="Times New Roman" w:cs="Times New Roman"/>
          <w:szCs w:val="28"/>
        </w:rPr>
        <w:t>ь</w:t>
      </w:r>
      <w:r w:rsidRPr="005D0369">
        <w:rPr>
          <w:rFonts w:ascii="Times New Roman" w:hAnsi="Times New Roman" w:cs="Times New Roman"/>
          <w:szCs w:val="28"/>
        </w:rPr>
        <w:t>ко поэты превращают вас в явь, да и то чаще после смерти.  Скукер без всякой надежды на удачу все же ощупал карманы своей куртки, и, – не верь после этого в проведение! – обнаружил в нагрудном кармане стеклянный пузырек с изображением черепа. Казалось бы, а что мо</w:t>
      </w:r>
      <w:r w:rsidRPr="005D0369">
        <w:rPr>
          <w:rFonts w:ascii="Times New Roman" w:hAnsi="Times New Roman" w:cs="Times New Roman"/>
          <w:szCs w:val="28"/>
        </w:rPr>
        <w:t>ж</w:t>
      </w:r>
      <w:r w:rsidRPr="005D0369">
        <w:rPr>
          <w:rFonts w:ascii="Times New Roman" w:hAnsi="Times New Roman" w:cs="Times New Roman"/>
          <w:szCs w:val="28"/>
        </w:rPr>
        <w:t xml:space="preserve">но извлечь из полупустого пузырька со столь зловещей картинкой? Да, а что? Правильно, свободу!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обернул ладонь рукавом рубашки, чтобы не пораниться, и с силой запустил пузырёк с остатками неизвестной жидкости в ц</w:t>
      </w:r>
      <w:r w:rsidRPr="005D0369">
        <w:rPr>
          <w:rFonts w:ascii="Times New Roman" w:hAnsi="Times New Roman" w:cs="Times New Roman"/>
          <w:szCs w:val="28"/>
        </w:rPr>
        <w:t>е</w:t>
      </w:r>
      <w:r w:rsidRPr="005D0369">
        <w:rPr>
          <w:rFonts w:ascii="Times New Roman" w:hAnsi="Times New Roman" w:cs="Times New Roman"/>
          <w:szCs w:val="28"/>
        </w:rPr>
        <w:t>ментный подоконник. Он-то рассчитывал использовать один из о</w:t>
      </w:r>
      <w:r w:rsidRPr="005D0369">
        <w:rPr>
          <w:rFonts w:ascii="Times New Roman" w:hAnsi="Times New Roman" w:cs="Times New Roman"/>
          <w:szCs w:val="28"/>
        </w:rPr>
        <w:t>с</w:t>
      </w:r>
      <w:r w:rsidRPr="005D0369">
        <w:rPr>
          <w:rFonts w:ascii="Times New Roman" w:hAnsi="Times New Roman" w:cs="Times New Roman"/>
          <w:szCs w:val="28"/>
        </w:rPr>
        <w:t>колков, как лезвие, ведь им можно было попытаться расковырять ц</w:t>
      </w:r>
      <w:r w:rsidRPr="005D0369">
        <w:rPr>
          <w:rFonts w:ascii="Times New Roman" w:hAnsi="Times New Roman" w:cs="Times New Roman"/>
          <w:szCs w:val="28"/>
        </w:rPr>
        <w:t>е</w:t>
      </w:r>
      <w:r w:rsidRPr="005D0369">
        <w:rPr>
          <w:rFonts w:ascii="Times New Roman" w:hAnsi="Times New Roman" w:cs="Times New Roman"/>
          <w:szCs w:val="28"/>
        </w:rPr>
        <w:t>ментные ячейки. Но вышло куда лучше: вытекшая из пузырька жи</w:t>
      </w:r>
      <w:r w:rsidRPr="005D0369">
        <w:rPr>
          <w:rFonts w:ascii="Times New Roman" w:hAnsi="Times New Roman" w:cs="Times New Roman"/>
          <w:szCs w:val="28"/>
        </w:rPr>
        <w:t>д</w:t>
      </w:r>
      <w:r w:rsidRPr="005D0369">
        <w:rPr>
          <w:rFonts w:ascii="Times New Roman" w:hAnsi="Times New Roman" w:cs="Times New Roman"/>
          <w:szCs w:val="28"/>
        </w:rPr>
        <w:t>кость оказалась сильнодействующей кислотой. Она буквально на гл</w:t>
      </w:r>
      <w:r w:rsidRPr="005D0369">
        <w:rPr>
          <w:rFonts w:ascii="Times New Roman" w:hAnsi="Times New Roman" w:cs="Times New Roman"/>
          <w:szCs w:val="28"/>
        </w:rPr>
        <w:t>а</w:t>
      </w:r>
      <w:r w:rsidRPr="005D0369">
        <w:rPr>
          <w:rFonts w:ascii="Times New Roman" w:hAnsi="Times New Roman" w:cs="Times New Roman"/>
          <w:szCs w:val="28"/>
        </w:rPr>
        <w:t>зах разъела металл и превратила его в пар. Теперь неприступная р</w:t>
      </w:r>
      <w:r w:rsidRPr="005D0369">
        <w:rPr>
          <w:rFonts w:ascii="Times New Roman" w:hAnsi="Times New Roman" w:cs="Times New Roman"/>
          <w:szCs w:val="28"/>
        </w:rPr>
        <w:t>е</w:t>
      </w:r>
      <w:r w:rsidRPr="005D0369">
        <w:rPr>
          <w:rFonts w:ascii="Times New Roman" w:hAnsi="Times New Roman" w:cs="Times New Roman"/>
          <w:szCs w:val="28"/>
        </w:rPr>
        <w:t xml:space="preserve">шетка стала похожа на дырявую рыбацкую сеть. Вот и выход!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был до того счастлив, что даже не обратил внимания на обожженную руку. Дело в том, что капельки кислоты прожгли и р</w:t>
      </w:r>
      <w:r w:rsidRPr="005D0369">
        <w:rPr>
          <w:rFonts w:ascii="Times New Roman" w:hAnsi="Times New Roman" w:cs="Times New Roman"/>
          <w:szCs w:val="28"/>
        </w:rPr>
        <w:t>у</w:t>
      </w:r>
      <w:r w:rsidRPr="005D0369">
        <w:rPr>
          <w:rFonts w:ascii="Times New Roman" w:hAnsi="Times New Roman" w:cs="Times New Roman"/>
          <w:szCs w:val="28"/>
        </w:rPr>
        <w:t>башку. Но это, так сказать, небольшие издержки. Лисицы очень часто, попав в охотничий капкан, перекусывают себе лапы, чтобы обрести свободу. А тут какая-то царапина! Ерунда, до свадьбы заживёт!</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Теперь прутья подались без всяких усилий. Отогнув их вверх, Скукер легко просунул голову в образовавшийся лаз. Не теряя врем</w:t>
      </w:r>
      <w:r w:rsidRPr="005D0369">
        <w:rPr>
          <w:rFonts w:ascii="Times New Roman" w:hAnsi="Times New Roman" w:cs="Times New Roman"/>
          <w:szCs w:val="28"/>
        </w:rPr>
        <w:t>е</w:t>
      </w:r>
      <w:r w:rsidRPr="005D0369">
        <w:rPr>
          <w:rFonts w:ascii="Times New Roman" w:hAnsi="Times New Roman" w:cs="Times New Roman"/>
          <w:szCs w:val="28"/>
        </w:rPr>
        <w:t>ни, привязал лестницу к загнутым концам решетки, и стал спускаться вниз…</w:t>
      </w:r>
    </w:p>
    <w:p w:rsidR="00885273" w:rsidRPr="005D0369" w:rsidRDefault="00885273" w:rsidP="005A3BF8">
      <w:pPr>
        <w:pStyle w:val="Heading1"/>
        <w:ind w:right="805" w:firstLine="1418"/>
      </w:pPr>
      <w:r w:rsidRPr="005D0369">
        <w:t xml:space="preserve">17.    </w:t>
      </w:r>
      <w:r>
        <w:pict>
          <v:shape id="_x0000_i1042" type="#_x0000_t136" style="width:27.75pt;height:51pt">
            <v:shadow color="#868686"/>
            <v:textpath style="font-family:&quot;Arial Black&quot;;v-text-kern:t" trim="t" fitpath="t" string="В"/>
          </v:shape>
        </w:pict>
      </w:r>
      <w:r w:rsidRPr="005D0369">
        <w:t>иула заполучает паучью шаль.</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Тем временем центральная схватка дня в Колизее продолж</w:t>
      </w:r>
      <w:r w:rsidRPr="005D0369">
        <w:rPr>
          <w:rFonts w:ascii="Times New Roman" w:hAnsi="Times New Roman" w:cs="Times New Roman"/>
          <w:szCs w:val="28"/>
        </w:rPr>
        <w:t>а</w:t>
      </w:r>
      <w:r w:rsidRPr="005D0369">
        <w:rPr>
          <w:rFonts w:ascii="Times New Roman" w:hAnsi="Times New Roman" w:cs="Times New Roman"/>
          <w:szCs w:val="28"/>
        </w:rPr>
        <w:t>лась. Изюб и Кусач сражались на булавах. Кусачу первому удалось опустить булаву на голову дракона. У того она от удара сначала сплющилась, и, казалось, исполин сейчас рухнет, но неожиданно для публики и самого Кусача – изуродованная голова, – обычно шея управляет головой, –  тряханула шеей, и та выбросила наружу ещё две головы. Теперь их у Изюба стало три.  Взбешенный Кусач ещё раз ударил врага по «куполу», но голов стало двенадцать – одна страшнее другой. Головы росли в геометрической прогрессии «Да что же это такое? – Недоумевал Кусач. – Раздвоение личности? Может, это у м</w:t>
      </w:r>
      <w:r w:rsidRPr="005D0369">
        <w:rPr>
          <w:rFonts w:ascii="Times New Roman" w:hAnsi="Times New Roman" w:cs="Times New Roman"/>
          <w:szCs w:val="28"/>
        </w:rPr>
        <w:t>е</w:t>
      </w:r>
      <w:r w:rsidRPr="005D0369">
        <w:rPr>
          <w:rFonts w:ascii="Times New Roman" w:hAnsi="Times New Roman" w:cs="Times New Roman"/>
          <w:szCs w:val="28"/>
        </w:rPr>
        <w:t>ня в глазах троится»? И пока он терял время на раздумья, инициатива перешла к Изюбу. Тот ответил ударами на удар. У Кусача сначала о</w:t>
      </w:r>
      <w:r w:rsidRPr="005D0369">
        <w:rPr>
          <w:rFonts w:ascii="Times New Roman" w:hAnsi="Times New Roman" w:cs="Times New Roman"/>
          <w:szCs w:val="28"/>
        </w:rPr>
        <w:t>т</w:t>
      </w:r>
      <w:r w:rsidRPr="005D0369">
        <w:rPr>
          <w:rFonts w:ascii="Times New Roman" w:hAnsi="Times New Roman" w:cs="Times New Roman"/>
          <w:szCs w:val="28"/>
        </w:rPr>
        <w:t>летели уши, потом провалился нос, а челюсть отвисла до самых к</w:t>
      </w:r>
      <w:r w:rsidRPr="005D0369">
        <w:rPr>
          <w:rFonts w:ascii="Times New Roman" w:hAnsi="Times New Roman" w:cs="Times New Roman"/>
          <w:szCs w:val="28"/>
        </w:rPr>
        <w:t>о</w:t>
      </w:r>
      <w:r w:rsidRPr="005D0369">
        <w:rPr>
          <w:rFonts w:ascii="Times New Roman" w:hAnsi="Times New Roman" w:cs="Times New Roman"/>
          <w:szCs w:val="28"/>
        </w:rPr>
        <w:t>лен.</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Гладиаторы еще долго охаживали друг друга булавами, пока те ни пришли в негодность. Их заменили копьями. Первым же ударом копья Кусач пронзил дракона. Тот повалился на песок. Из его раны на шее текла огненная кровь. Она хлестала, как вода из крана. Но грудь его вздымалась: похоже, он был ещё жив.</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Трибуны взвыли от восторга. Нечисть требовала продолжения побоища. Плюгавая шавка с пампушкой на макушке истошно залаяла: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w:t>
      </w:r>
      <w:r w:rsidRPr="005D0369">
        <w:rPr>
          <w:rFonts w:ascii="Times New Roman" w:hAnsi="Times New Roman" w:cs="Times New Roman"/>
          <w:szCs w:val="28"/>
        </w:rPr>
        <w:tab/>
        <w:t>Ату его! Ату!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Особенно усердствовали жабы и волки, перенимая друг от друга приёмы «песнопения».</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Из громкоговорителей выплескивались слова бравурного ма</w:t>
      </w:r>
      <w:r w:rsidRPr="005D0369">
        <w:rPr>
          <w:rFonts w:ascii="Times New Roman" w:hAnsi="Times New Roman" w:cs="Times New Roman"/>
          <w:szCs w:val="28"/>
        </w:rPr>
        <w:t>р</w:t>
      </w:r>
      <w:r w:rsidRPr="005D0369">
        <w:rPr>
          <w:rFonts w:ascii="Times New Roman" w:hAnsi="Times New Roman" w:cs="Times New Roman"/>
          <w:szCs w:val="28"/>
        </w:rPr>
        <w:t>ша:</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«Намни бока! Намни бока!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дай врагу пощады!</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Громи врага! Убей врага»!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Вот наш девиз прощальный.</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От таких призывов стыла кровь в жилах, но зрителей словесный каскад заводил: это было круто и прикольно. Толпе во все времена  не хватало хлеба и зрелищ! Чужие беды и несчастья переносятся легче, чем собственные маленькие неприятности…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Жабер опустил клешню с оттопыренным отростком вниз, и этот знак был воспринят, как окончательный приговор дракону.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Кусач располосовал противника  клыками, вырвал из его груди сердце, которое затем положили на блюдо и поднесли Царю.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Отлично! – Сказал Жабер, – украсьте этот торт свечами и отнесите в мою спальню. Ночью я его съем. Да, и не забудьте его п</w:t>
      </w:r>
      <w:r w:rsidRPr="005D0369">
        <w:rPr>
          <w:rFonts w:ascii="Times New Roman" w:hAnsi="Times New Roman" w:cs="Times New Roman"/>
          <w:szCs w:val="28"/>
        </w:rPr>
        <w:t>о</w:t>
      </w:r>
      <w:r w:rsidRPr="005D0369">
        <w:rPr>
          <w:rFonts w:ascii="Times New Roman" w:hAnsi="Times New Roman" w:cs="Times New Roman"/>
          <w:szCs w:val="28"/>
        </w:rPr>
        <w:t>солить. Соль самая сладкая вещь на свете! Люблю соль с перцем и горчицей!</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Пресытившись неравными битвами, Жабер разнообразил пр</w:t>
      </w:r>
      <w:r w:rsidRPr="005D0369">
        <w:rPr>
          <w:rFonts w:ascii="Times New Roman" w:hAnsi="Times New Roman" w:cs="Times New Roman"/>
          <w:szCs w:val="28"/>
        </w:rPr>
        <w:t>о</w:t>
      </w:r>
      <w:r w:rsidRPr="005D0369">
        <w:rPr>
          <w:rFonts w:ascii="Times New Roman" w:hAnsi="Times New Roman" w:cs="Times New Roman"/>
          <w:szCs w:val="28"/>
        </w:rPr>
        <w:t>грамму, внеся в нее потешный бой. И следующей должна была выст</w:t>
      </w:r>
      <w:r w:rsidRPr="005D0369">
        <w:rPr>
          <w:rFonts w:ascii="Times New Roman" w:hAnsi="Times New Roman" w:cs="Times New Roman"/>
          <w:szCs w:val="28"/>
        </w:rPr>
        <w:t>у</w:t>
      </w:r>
      <w:r w:rsidRPr="005D0369">
        <w:rPr>
          <w:rFonts w:ascii="Times New Roman" w:hAnsi="Times New Roman" w:cs="Times New Roman"/>
          <w:szCs w:val="28"/>
        </w:rPr>
        <w:t>пить старая улитка Каракула. В противники ей назначили пирожное «эклер».</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Это была пародия на бой. Клоунада.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Жаберу хотелось прослыть правителем с юмором, даже если юмор этот был черным… Ему хотелось одновременно унизить старую улитку и потешить публику.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Гости на трибунах, осознавая комичность ситуации, покатыв</w:t>
      </w:r>
      <w:r w:rsidRPr="005D0369">
        <w:rPr>
          <w:rFonts w:ascii="Times New Roman" w:hAnsi="Times New Roman" w:cs="Times New Roman"/>
          <w:szCs w:val="28"/>
        </w:rPr>
        <w:t>а</w:t>
      </w:r>
      <w:r w:rsidRPr="005D0369">
        <w:rPr>
          <w:rFonts w:ascii="Times New Roman" w:hAnsi="Times New Roman" w:cs="Times New Roman"/>
          <w:szCs w:val="28"/>
        </w:rPr>
        <w:t>лись со смеху над уморительной парой:</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Бьюсь об заклад, – смеялся Кощей Бессмертный, – эта ст</w:t>
      </w:r>
      <w:r w:rsidRPr="005D0369">
        <w:rPr>
          <w:rFonts w:ascii="Times New Roman" w:hAnsi="Times New Roman" w:cs="Times New Roman"/>
          <w:szCs w:val="28"/>
        </w:rPr>
        <w:t>а</w:t>
      </w:r>
      <w:r w:rsidRPr="005D0369">
        <w:rPr>
          <w:rFonts w:ascii="Times New Roman" w:hAnsi="Times New Roman" w:cs="Times New Roman"/>
          <w:szCs w:val="28"/>
        </w:rPr>
        <w:t xml:space="preserve">рая развалина размозжит себе лоб о взбитый крем! Но зато из этой старой клячи получится прекрасная слюнявка с кремом! </w:t>
      </w:r>
    </w:p>
    <w:p w:rsidR="00885273" w:rsidRPr="005D0369" w:rsidRDefault="00885273" w:rsidP="0085617D">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Клячка-слюнячка! Мне так и хочется поцеловать ее в л</w:t>
      </w:r>
      <w:r w:rsidRPr="005D0369">
        <w:rPr>
          <w:rFonts w:ascii="Times New Roman" w:hAnsi="Times New Roman" w:cs="Times New Roman"/>
          <w:szCs w:val="28"/>
        </w:rPr>
        <w:t>о</w:t>
      </w:r>
      <w:r w:rsidRPr="005D0369">
        <w:rPr>
          <w:rFonts w:ascii="Times New Roman" w:hAnsi="Times New Roman" w:cs="Times New Roman"/>
          <w:szCs w:val="28"/>
        </w:rPr>
        <w:t>бик горячими щипцами! Уж я бы постаралась! И почему нам ни крошки не перепадает с царского стола? Это чистое неуважение к н</w:t>
      </w:r>
      <w:r w:rsidRPr="005D0369">
        <w:rPr>
          <w:rFonts w:ascii="Times New Roman" w:hAnsi="Times New Roman" w:cs="Times New Roman"/>
          <w:szCs w:val="28"/>
        </w:rPr>
        <w:t>а</w:t>
      </w:r>
      <w:r w:rsidRPr="005D0369">
        <w:rPr>
          <w:rFonts w:ascii="Times New Roman" w:hAnsi="Times New Roman" w:cs="Times New Roman"/>
          <w:szCs w:val="28"/>
        </w:rPr>
        <w:t>шей нечистийности! – Подхватила баба-яга.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У-у-уу! Бячка-слюнячка!– Вторила ей Черная Вдова.</w:t>
      </w:r>
      <w:r w:rsidRPr="005D0369">
        <w:rPr>
          <w:rFonts w:ascii="Times New Roman" w:hAnsi="Times New Roman" w:cs="Times New Roman"/>
          <w:szCs w:val="28"/>
        </w:rPr>
        <w:tab/>
        <w:t xml:space="preserve"> Я бы попила ее крови! Говорят, улитки хороши с соусом. Вообще-то, в н</w:t>
      </w:r>
      <w:r w:rsidRPr="005D0369">
        <w:rPr>
          <w:rFonts w:ascii="Times New Roman" w:hAnsi="Times New Roman" w:cs="Times New Roman"/>
          <w:szCs w:val="28"/>
        </w:rPr>
        <w:t>а</w:t>
      </w:r>
      <w:r w:rsidRPr="005D0369">
        <w:rPr>
          <w:rFonts w:ascii="Times New Roman" w:hAnsi="Times New Roman" w:cs="Times New Roman"/>
          <w:szCs w:val="28"/>
        </w:rPr>
        <w:t>шем лесу их полно, но я всё не удосуживаюсь на них поохотиться.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еде находится ваш лес? Адресочек дадите? - Поинтер</w:t>
      </w:r>
      <w:r w:rsidRPr="005D0369">
        <w:rPr>
          <w:rFonts w:ascii="Times New Roman" w:hAnsi="Times New Roman" w:cs="Times New Roman"/>
          <w:szCs w:val="28"/>
        </w:rPr>
        <w:t>е</w:t>
      </w:r>
      <w:r w:rsidRPr="005D0369">
        <w:rPr>
          <w:rFonts w:ascii="Times New Roman" w:hAnsi="Times New Roman" w:cs="Times New Roman"/>
          <w:szCs w:val="28"/>
        </w:rPr>
        <w:t xml:space="preserve">совалась Яга. – Я в своём лесу уже всё, что могла съела. А в этом году такой неурожай, уж такой неурожай, уж поверьте… Просто пухну с голоду по полной программе…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Царя надо менять, я так думаю… Зажрался царь!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 уж…</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Уж да уж, совсем от народа отбился… Сам кузнечиками питается, а нам предлагает худеть. Одних лекарств и пищевых доб</w:t>
      </w:r>
      <w:r w:rsidRPr="005D0369">
        <w:rPr>
          <w:rFonts w:ascii="Times New Roman" w:hAnsi="Times New Roman" w:cs="Times New Roman"/>
          <w:szCs w:val="28"/>
        </w:rPr>
        <w:t>а</w:t>
      </w:r>
      <w:r w:rsidRPr="005D0369">
        <w:rPr>
          <w:rFonts w:ascii="Times New Roman" w:hAnsi="Times New Roman" w:cs="Times New Roman"/>
          <w:szCs w:val="28"/>
        </w:rPr>
        <w:t>вок целую тонну завезли на прошлой недели. А, спрашивается, доба</w:t>
      </w:r>
      <w:r w:rsidRPr="005D0369">
        <w:rPr>
          <w:rFonts w:ascii="Times New Roman" w:hAnsi="Times New Roman" w:cs="Times New Roman"/>
          <w:szCs w:val="28"/>
        </w:rPr>
        <w:t>в</w:t>
      </w:r>
      <w:r w:rsidRPr="005D0369">
        <w:rPr>
          <w:rFonts w:ascii="Times New Roman" w:hAnsi="Times New Roman" w:cs="Times New Roman"/>
          <w:szCs w:val="28"/>
        </w:rPr>
        <w:t>ки к какой такой пище, если пища в нашем государстве сама по себе, а желудки сами по себе? Если так дальше пойдёт, скоро в лесу будут книгами пичкать, а нас загонят в библиотеки и заставят учить стихи… То-то, говорю, и оно: грустно жить на свете, если соль в конфете…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вы кальций кушать не пробовали? Говорят, для костей полезно…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Как вы говорите, камни... для гостей?</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 нет же, глухая тетеря, кальций - для костей.</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Точно, одни кости от народа остались. Пора музыку зак</w:t>
      </w:r>
      <w:r w:rsidRPr="005D0369">
        <w:rPr>
          <w:rFonts w:ascii="Times New Roman" w:hAnsi="Times New Roman" w:cs="Times New Roman"/>
          <w:szCs w:val="28"/>
        </w:rPr>
        <w:t>а</w:t>
      </w:r>
      <w:r w:rsidRPr="005D0369">
        <w:rPr>
          <w:rFonts w:ascii="Times New Roman" w:hAnsi="Times New Roman" w:cs="Times New Roman"/>
          <w:szCs w:val="28"/>
        </w:rPr>
        <w:t>зывать.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Искусственный перерыв, вызванный  замедленными действиями старой улитки, казалось, не готовой даже к бою с собственной тенью, закончился.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Каракула выглядела вялой, и скорая смерть ей была обеспечена. Но так считали праздные зеваки. Кому дано заглянуть в чужую душу? Уж, верно, не этим господам. А, между тем, Каракула совершенно не испытывала страха. Она много повидала на своем веку, и теперь р</w:t>
      </w:r>
      <w:r w:rsidRPr="005D0369">
        <w:rPr>
          <w:rFonts w:ascii="Times New Roman" w:hAnsi="Times New Roman" w:cs="Times New Roman"/>
          <w:szCs w:val="28"/>
        </w:rPr>
        <w:t>е</w:t>
      </w:r>
      <w:r w:rsidRPr="005D0369">
        <w:rPr>
          <w:rFonts w:ascii="Times New Roman" w:hAnsi="Times New Roman" w:cs="Times New Roman"/>
          <w:szCs w:val="28"/>
        </w:rPr>
        <w:t>шила, что уж если приходиться принимать подобную смерть, то пр</w:t>
      </w:r>
      <w:r w:rsidRPr="005D0369">
        <w:rPr>
          <w:rFonts w:ascii="Times New Roman" w:hAnsi="Times New Roman" w:cs="Times New Roman"/>
          <w:szCs w:val="28"/>
        </w:rPr>
        <w:t>и</w:t>
      </w:r>
      <w:r w:rsidRPr="005D0369">
        <w:rPr>
          <w:rFonts w:ascii="Times New Roman" w:hAnsi="Times New Roman" w:cs="Times New Roman"/>
          <w:szCs w:val="28"/>
        </w:rPr>
        <w:t xml:space="preserve">мет она ее с достоинством.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Прозвучал гонг.</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Тем временем совершившая удачный побег Виула оказалась по счастливой случайности почти на самой арене Колизея. За её спиной находился запасной выход, а впереди была только ограждающая се</w:t>
      </w:r>
      <w:r w:rsidRPr="005D0369">
        <w:rPr>
          <w:rFonts w:ascii="Times New Roman" w:hAnsi="Times New Roman" w:cs="Times New Roman"/>
          <w:szCs w:val="28"/>
        </w:rPr>
        <w:t>т</w:t>
      </w:r>
      <w:r w:rsidRPr="005D0369">
        <w:rPr>
          <w:rFonts w:ascii="Times New Roman" w:hAnsi="Times New Roman" w:cs="Times New Roman"/>
          <w:szCs w:val="28"/>
        </w:rPr>
        <w:t>ка. Сквозь её ячейки она и увидела свою измождённую бабушку.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Ей хотелось крикнуть: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w:t>
      </w:r>
      <w:r>
        <w:rPr>
          <w:rFonts w:ascii="Times New Roman" w:hAnsi="Times New Roman" w:cs="Times New Roman"/>
          <w:szCs w:val="28"/>
        </w:rPr>
        <w:t>–</w:t>
      </w:r>
      <w:r w:rsidRPr="005D0369">
        <w:rPr>
          <w:rFonts w:ascii="Times New Roman" w:hAnsi="Times New Roman" w:cs="Times New Roman"/>
          <w:szCs w:val="28"/>
        </w:rPr>
        <w:t xml:space="preserve">   Бабушка, я здесь! – Ее трясло от вида скалящихся чудовищ, но она сдержалась, чтобы до времени не привлекать к себе внимание.</w:t>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Наши силы удесятеряются в момент опасности. Надо только в них поверить. </w:t>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Каждую клеточку Виулы переполнял справедливый гнев. Уже через секунду гнев выплеснулся наружу. Виула, решившись спасти бабушку сегодня и сейчас, вышла из себя в прямом и переносном смысле. Скинув со спины защищавший ее домик, она с воинственным кличем «Уа-а!» бросилась на выручку бабушке, укрепляя свою реш</w:t>
      </w:r>
      <w:r w:rsidRPr="005D0369">
        <w:rPr>
          <w:rFonts w:ascii="Times New Roman" w:hAnsi="Times New Roman" w:cs="Times New Roman"/>
          <w:szCs w:val="28"/>
        </w:rPr>
        <w:t>и</w:t>
      </w:r>
      <w:r w:rsidRPr="005D0369">
        <w:rPr>
          <w:rFonts w:ascii="Times New Roman" w:hAnsi="Times New Roman" w:cs="Times New Roman"/>
          <w:szCs w:val="28"/>
        </w:rPr>
        <w:t>мость мыслью о хрупких и беззащитных: «Теперь вы узнает, как об</w:t>
      </w:r>
      <w:r w:rsidRPr="005D0369">
        <w:rPr>
          <w:rFonts w:ascii="Times New Roman" w:hAnsi="Times New Roman" w:cs="Times New Roman"/>
          <w:szCs w:val="28"/>
        </w:rPr>
        <w:t>и</w:t>
      </w:r>
      <w:r w:rsidRPr="005D0369">
        <w:rPr>
          <w:rFonts w:ascii="Times New Roman" w:hAnsi="Times New Roman" w:cs="Times New Roman"/>
          <w:szCs w:val="28"/>
        </w:rPr>
        <w:t xml:space="preserve">жать слабых»! </w:t>
      </w:r>
    </w:p>
    <w:p w:rsidR="00885273" w:rsidRDefault="00885273" w:rsidP="005E462D">
      <w:pPr>
        <w:tabs>
          <w:tab w:val="left" w:pos="540"/>
        </w:tabs>
        <w:ind w:left="720" w:right="805" w:firstLine="720"/>
        <w:rPr>
          <w:rFonts w:ascii="Times New Roman" w:hAnsi="Times New Roman" w:cs="Times New Roman"/>
          <w:szCs w:val="28"/>
        </w:rPr>
      </w:pPr>
      <w:r w:rsidRPr="005D0369">
        <w:rPr>
          <w:rFonts w:ascii="Times New Roman" w:hAnsi="Times New Roman" w:cs="Times New Roman"/>
          <w:szCs w:val="28"/>
        </w:rPr>
        <w:t>На её пути оказалась восседавшая в первом ряду Черная Вдова.</w:t>
      </w:r>
      <w:r w:rsidRPr="005E462D">
        <w:rPr>
          <w:rFonts w:ascii="Times New Roman" w:hAnsi="Times New Roman" w:cs="Times New Roman"/>
          <w:szCs w:val="28"/>
        </w:rPr>
        <w:t xml:space="preserve"> </w:t>
      </w:r>
    </w:p>
    <w:p w:rsidR="00885273" w:rsidRPr="005D0369" w:rsidRDefault="00885273" w:rsidP="005E462D">
      <w:pPr>
        <w:tabs>
          <w:tab w:val="left" w:pos="540"/>
        </w:tabs>
        <w:ind w:left="720" w:right="805" w:firstLine="720"/>
        <w:rPr>
          <w:rFonts w:ascii="Times New Roman" w:hAnsi="Times New Roman" w:cs="Times New Roman"/>
          <w:szCs w:val="28"/>
        </w:rPr>
      </w:pPr>
      <w:r w:rsidRPr="005D0369">
        <w:rPr>
          <w:rFonts w:ascii="Times New Roman" w:hAnsi="Times New Roman" w:cs="Times New Roman"/>
          <w:szCs w:val="28"/>
        </w:rPr>
        <w:t xml:space="preserve"> Виула подпрыгнула и повисла на ее шелковом платке:</w:t>
      </w:r>
    </w:p>
    <w:p w:rsidR="00885273" w:rsidRPr="005D0369" w:rsidRDefault="00885273" w:rsidP="005A3BF8">
      <w:pPr>
        <w:tabs>
          <w:tab w:val="left" w:pos="54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На тебе, на!</w:t>
      </w:r>
    </w:p>
    <w:p w:rsidR="00885273" w:rsidRPr="005D0369" w:rsidRDefault="00885273" w:rsidP="005A3BF8">
      <w:pPr>
        <w:tabs>
          <w:tab w:val="left" w:pos="54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Ой, на меня, кажется, птичка сбезобразничала. Это, гов</w:t>
      </w:r>
      <w:r w:rsidRPr="005D0369">
        <w:rPr>
          <w:rFonts w:ascii="Times New Roman" w:hAnsi="Times New Roman" w:cs="Times New Roman"/>
          <w:szCs w:val="28"/>
        </w:rPr>
        <w:t>о</w:t>
      </w:r>
      <w:r w:rsidRPr="005D0369">
        <w:rPr>
          <w:rFonts w:ascii="Times New Roman" w:hAnsi="Times New Roman" w:cs="Times New Roman"/>
          <w:szCs w:val="28"/>
        </w:rPr>
        <w:t xml:space="preserve">рят, к счастью. </w:t>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Но чувство брезгливости заставило стряхнуть незнакомый предмет на пол:</w:t>
      </w:r>
    </w:p>
    <w:p w:rsidR="00885273" w:rsidRPr="005D0369" w:rsidRDefault="00885273" w:rsidP="005A3BF8">
      <w:pPr>
        <w:tabs>
          <w:tab w:val="left" w:pos="54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Не мешай, не мешай! Ишь, уборную нашла! Какая дикая и невоспитанная птичка! Так недолго и гриппом заболеть. </w:t>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Черная Вдова принялась громко кашлять: подействовало сам</w:t>
      </w:r>
      <w:r w:rsidRPr="005D0369">
        <w:rPr>
          <w:rFonts w:ascii="Times New Roman" w:hAnsi="Times New Roman" w:cs="Times New Roman"/>
          <w:szCs w:val="28"/>
        </w:rPr>
        <w:t>о</w:t>
      </w:r>
      <w:r w:rsidRPr="005D0369">
        <w:rPr>
          <w:rFonts w:ascii="Times New Roman" w:hAnsi="Times New Roman" w:cs="Times New Roman"/>
          <w:szCs w:val="28"/>
        </w:rPr>
        <w:t>внушение. У Вдовы перехватило дыхание, и  даже поднялась темп</w:t>
      </w:r>
      <w:r w:rsidRPr="005D0369">
        <w:rPr>
          <w:rFonts w:ascii="Times New Roman" w:hAnsi="Times New Roman" w:cs="Times New Roman"/>
          <w:szCs w:val="28"/>
        </w:rPr>
        <w:t>е</w:t>
      </w:r>
      <w:r w:rsidRPr="005D0369">
        <w:rPr>
          <w:rFonts w:ascii="Times New Roman" w:hAnsi="Times New Roman" w:cs="Times New Roman"/>
          <w:szCs w:val="28"/>
        </w:rPr>
        <w:t>ратура. Она хотела поставить градусник под мышку, но постеснялась сделать это прилюдно: неудобно как-то.</w:t>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Виула с новой силой принялась колотить паучиху своими м</w:t>
      </w:r>
      <w:r w:rsidRPr="005D0369">
        <w:rPr>
          <w:rFonts w:ascii="Times New Roman" w:hAnsi="Times New Roman" w:cs="Times New Roman"/>
          <w:szCs w:val="28"/>
        </w:rPr>
        <w:t>а</w:t>
      </w:r>
      <w:r w:rsidRPr="005D0369">
        <w:rPr>
          <w:rFonts w:ascii="Times New Roman" w:hAnsi="Times New Roman" w:cs="Times New Roman"/>
          <w:szCs w:val="28"/>
        </w:rPr>
        <w:t>ленькими рожками. Черная Вдова отмахнулась от Виулы как от н</w:t>
      </w:r>
      <w:r w:rsidRPr="005D0369">
        <w:rPr>
          <w:rFonts w:ascii="Times New Roman" w:hAnsi="Times New Roman" w:cs="Times New Roman"/>
          <w:szCs w:val="28"/>
        </w:rPr>
        <w:t>а</w:t>
      </w:r>
      <w:r w:rsidRPr="005D0369">
        <w:rPr>
          <w:rFonts w:ascii="Times New Roman" w:hAnsi="Times New Roman" w:cs="Times New Roman"/>
          <w:szCs w:val="28"/>
        </w:rPr>
        <w:t xml:space="preserve">зойливой и несъедобной мухи. Сдвинуть паучиху с места не удалось. Схватка закончилось тем, что Виула скатилась с ее плеч вместе с платком.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Оставалось либо отступить, либо погибнуть вместе с любимой бабушкой. Но, когда идёшь погибать, или бросаешься безоглядно л</w:t>
      </w:r>
      <w:r w:rsidRPr="005D0369">
        <w:rPr>
          <w:rFonts w:ascii="Times New Roman" w:hAnsi="Times New Roman" w:cs="Times New Roman"/>
          <w:szCs w:val="28"/>
        </w:rPr>
        <w:t>ю</w:t>
      </w:r>
      <w:r w:rsidRPr="005D0369">
        <w:rPr>
          <w:rFonts w:ascii="Times New Roman" w:hAnsi="Times New Roman" w:cs="Times New Roman"/>
          <w:szCs w:val="28"/>
        </w:rPr>
        <w:t>бить, подумай хорошенько – что даст твоя смерть тому, ради кого ты готов умереть? Одни страдания…</w:t>
      </w:r>
    </w:p>
    <w:p w:rsidR="00885273" w:rsidRPr="005D0369" w:rsidRDefault="00885273" w:rsidP="00E00FA4">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Еще не всё потеряно! Ещё есть время! – Сказала себе Уу. – Прежде, чем закончится унижающее достоинство любого существа пред</w:t>
      </w:r>
      <w:r>
        <w:rPr>
          <w:rFonts w:ascii="Times New Roman" w:hAnsi="Times New Roman" w:cs="Times New Roman"/>
          <w:szCs w:val="28"/>
        </w:rPr>
        <w:t>ставление</w:t>
      </w:r>
      <w:r w:rsidRPr="005D0369">
        <w:rPr>
          <w:rFonts w:ascii="Times New Roman" w:hAnsi="Times New Roman" w:cs="Times New Roman"/>
          <w:szCs w:val="28"/>
        </w:rPr>
        <w:t>, я успею придти на выручку Скукеру, и мы вместе в</w:t>
      </w:r>
      <w:r w:rsidRPr="005D0369">
        <w:rPr>
          <w:rFonts w:ascii="Times New Roman" w:hAnsi="Times New Roman" w:cs="Times New Roman"/>
          <w:szCs w:val="28"/>
        </w:rPr>
        <w:t>ы</w:t>
      </w:r>
      <w:r>
        <w:rPr>
          <w:rFonts w:ascii="Times New Roman" w:hAnsi="Times New Roman" w:cs="Times New Roman"/>
          <w:szCs w:val="28"/>
        </w:rPr>
        <w:t xml:space="preserve">зволим </w:t>
      </w:r>
      <w:r w:rsidRPr="005D0369">
        <w:rPr>
          <w:rFonts w:ascii="Times New Roman" w:hAnsi="Times New Roman" w:cs="Times New Roman"/>
          <w:szCs w:val="28"/>
        </w:rPr>
        <w:t xml:space="preserve">бабушку из этого зверинца». </w:t>
      </w:r>
      <w:r>
        <w:rPr>
          <w:rFonts w:ascii="Times New Roman" w:hAnsi="Times New Roman" w:cs="Times New Roman"/>
          <w:szCs w:val="28"/>
        </w:rPr>
        <w:t xml:space="preserve">                 </w:t>
      </w:r>
    </w:p>
    <w:p w:rsidR="00885273" w:rsidRPr="005D0369" w:rsidRDefault="00885273" w:rsidP="005A3BF8">
      <w:pPr>
        <w:tabs>
          <w:tab w:val="left" w:pos="540"/>
        </w:tabs>
        <w:ind w:left="720" w:right="805" w:firstLine="720"/>
        <w:rPr>
          <w:snapToGrid w:val="0"/>
          <w:w w:val="0"/>
          <w:sz w:val="2"/>
          <w:u w:color="000000"/>
          <w:bdr w:val="none" w:sz="0" w:space="0" w:color="000000"/>
          <w:shd w:val="clear" w:color="000000" w:fill="000000"/>
        </w:rPr>
      </w:pPr>
      <w:r w:rsidRPr="005D0369">
        <w:rPr>
          <w:snapToGrid w:val="0"/>
          <w:w w:val="0"/>
          <w:sz w:val="2"/>
          <w:u w:color="000000"/>
          <w:bdr w:val="none" w:sz="0" w:space="0" w:color="000000"/>
          <w:shd w:val="clear" w:color="000000" w:fill="000000"/>
        </w:rPr>
        <w:t xml:space="preserve">  </w:t>
      </w:r>
    </w:p>
    <w:p w:rsidR="00885273" w:rsidRPr="005D0369" w:rsidRDefault="00885273" w:rsidP="005A3BF8">
      <w:pPr>
        <w:tabs>
          <w:tab w:val="left" w:pos="540"/>
        </w:tabs>
        <w:ind w:left="720" w:right="805" w:firstLine="720"/>
        <w:rPr>
          <w:snapToGrid w:val="0"/>
          <w:w w:val="0"/>
          <w:sz w:val="2"/>
          <w:u w:color="000000"/>
          <w:bdr w:val="none" w:sz="0" w:space="0" w:color="000000"/>
          <w:shd w:val="clear" w:color="000000" w:fill="000000"/>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Бабушка! Милая бабушка, потерпи еще немного! Я скоро вернусь с отважным гномом, и мы вместе сразимся с твоими мучит</w:t>
      </w:r>
      <w:r w:rsidRPr="005D0369">
        <w:rPr>
          <w:rFonts w:ascii="Times New Roman" w:hAnsi="Times New Roman" w:cs="Times New Roman"/>
          <w:szCs w:val="28"/>
        </w:rPr>
        <w:t>е</w:t>
      </w:r>
      <w:r w:rsidRPr="005D0369">
        <w:rPr>
          <w:rFonts w:ascii="Times New Roman" w:hAnsi="Times New Roman" w:cs="Times New Roman"/>
          <w:szCs w:val="28"/>
        </w:rPr>
        <w:t>лями! Бабушка, я тебя так люблю, так люблю!..</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Рев на трибунах заглушал ее крики.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Виула скомкала трофейный платок, хотела было его выбросить в урну, но вовремя сообразила, что из паутины может получиться х</w:t>
      </w:r>
      <w:r w:rsidRPr="005D0369">
        <w:rPr>
          <w:rFonts w:ascii="Times New Roman" w:hAnsi="Times New Roman" w:cs="Times New Roman"/>
          <w:szCs w:val="28"/>
        </w:rPr>
        <w:t>о</w:t>
      </w:r>
      <w:r w:rsidRPr="005D0369">
        <w:rPr>
          <w:rFonts w:ascii="Times New Roman" w:hAnsi="Times New Roman" w:cs="Times New Roman"/>
          <w:szCs w:val="28"/>
        </w:rPr>
        <w:t>рошая лестница.</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Виула прибавила шагу, сочиняя на ходу оптимистическую п</w:t>
      </w:r>
      <w:r w:rsidRPr="005D0369">
        <w:rPr>
          <w:rFonts w:ascii="Times New Roman" w:hAnsi="Times New Roman" w:cs="Times New Roman"/>
          <w:szCs w:val="28"/>
        </w:rPr>
        <w:t>е</w:t>
      </w:r>
      <w:r w:rsidRPr="005D0369">
        <w:rPr>
          <w:rFonts w:ascii="Times New Roman" w:hAnsi="Times New Roman" w:cs="Times New Roman"/>
          <w:szCs w:val="28"/>
        </w:rPr>
        <w:t>сенку:</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Паутина не плотина,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штанишки, не резина,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Но, возможно, что она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Для спасенья нам дана.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Паутина – не перина,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волшебная картина,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Но, возможно, что она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Занавеска для окна.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Паутина не витрина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Дорогого магазина,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скорей всего, она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Нам, как лестница, дана.</w:t>
      </w:r>
    </w:p>
    <w:p w:rsidR="00885273" w:rsidRDefault="00885273" w:rsidP="00D13F03">
      <w:pPr>
        <w:pStyle w:val="Heading1"/>
        <w:ind w:right="805" w:firstLine="1418"/>
      </w:pPr>
      <w:r w:rsidRPr="005D0369">
        <w:t>18.</w:t>
      </w:r>
      <w:r>
        <w:t xml:space="preserve">   </w:t>
      </w:r>
      <w:r w:rsidRPr="005D0369">
        <w:t xml:space="preserve"> </w:t>
      </w:r>
      <w:r>
        <w:pict>
          <v:shape id="_x0000_i1043" type="#_x0000_t136" style="width:30pt;height:51pt">
            <v:shadow color="#868686"/>
            <v:textpath style="font-family:&quot;Arial Black&quot;;v-text-kern:t" trim="t" fitpath="t" string="П"/>
          </v:shape>
        </w:pict>
      </w:r>
      <w:r w:rsidRPr="005D0369">
        <w:t>аутина – не перина, но…</w:t>
      </w:r>
      <w:r w:rsidRPr="005D0369">
        <w:tab/>
      </w:r>
    </w:p>
    <w:p w:rsidR="00885273"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Когда запыхавшаяся Виула возвратилась к тюремной башне, взору её предстала трагикомическая картина: на огромной высоте, из последних сил цепляясь за воздух, раскачивался Скукер. Он повис между небом и землей. Под ногами – заполненный зловонной, заст</w:t>
      </w:r>
      <w:r w:rsidRPr="005D0369">
        <w:rPr>
          <w:rFonts w:ascii="Times New Roman" w:hAnsi="Times New Roman" w:cs="Times New Roman"/>
          <w:szCs w:val="28"/>
        </w:rPr>
        <w:t>о</w:t>
      </w:r>
      <w:r w:rsidRPr="005D0369">
        <w:rPr>
          <w:rFonts w:ascii="Times New Roman" w:hAnsi="Times New Roman" w:cs="Times New Roman"/>
          <w:szCs w:val="28"/>
        </w:rPr>
        <w:t>явшейся водой ров, над головой – серое небо. Скукер, бултыхая ног</w:t>
      </w:r>
      <w:r w:rsidRPr="005D0369">
        <w:rPr>
          <w:rFonts w:ascii="Times New Roman" w:hAnsi="Times New Roman" w:cs="Times New Roman"/>
          <w:szCs w:val="28"/>
        </w:rPr>
        <w:t>а</w:t>
      </w:r>
      <w:r w:rsidRPr="005D0369">
        <w:rPr>
          <w:rFonts w:ascii="Times New Roman" w:hAnsi="Times New Roman" w:cs="Times New Roman"/>
          <w:szCs w:val="28"/>
        </w:rPr>
        <w:t xml:space="preserve">ми, висел на одной руке, тщетно стараясь ухватиться за ветку баобаба.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Лестница, которую он нашел в камере была недостаточной дл</w:t>
      </w:r>
      <w:r w:rsidRPr="005D0369">
        <w:rPr>
          <w:rFonts w:ascii="Times New Roman" w:hAnsi="Times New Roman" w:cs="Times New Roman"/>
          <w:szCs w:val="28"/>
        </w:rPr>
        <w:t>и</w:t>
      </w:r>
      <w:r w:rsidRPr="005D0369">
        <w:rPr>
          <w:rFonts w:ascii="Times New Roman" w:hAnsi="Times New Roman" w:cs="Times New Roman"/>
          <w:szCs w:val="28"/>
        </w:rPr>
        <w:t>ны. Не хватало всего-то чуть-чуть, чтобы ступить  на ветку баобаба. Спрыгнуть на дерево с высоты было рискованно: почти наверняка р</w:t>
      </w:r>
      <w:r w:rsidRPr="005D0369">
        <w:rPr>
          <w:rFonts w:ascii="Times New Roman" w:hAnsi="Times New Roman" w:cs="Times New Roman"/>
          <w:szCs w:val="28"/>
        </w:rPr>
        <w:t>а</w:t>
      </w:r>
      <w:r w:rsidRPr="005D0369">
        <w:rPr>
          <w:rFonts w:ascii="Times New Roman" w:hAnsi="Times New Roman" w:cs="Times New Roman"/>
          <w:szCs w:val="28"/>
        </w:rPr>
        <w:t>зобьёшься, или поранишься о ветки.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 крикнула Виула, – Как ты там?!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будто ты не видишь? Разуй глаза! Я не могу спустит</w:t>
      </w:r>
      <w:r w:rsidRPr="005D0369">
        <w:rPr>
          <w:rFonts w:ascii="Times New Roman" w:hAnsi="Times New Roman" w:cs="Times New Roman"/>
          <w:szCs w:val="28"/>
        </w:rPr>
        <w:t>ь</w:t>
      </w:r>
      <w:r w:rsidRPr="005D0369">
        <w:rPr>
          <w:rFonts w:ascii="Times New Roman" w:hAnsi="Times New Roman" w:cs="Times New Roman"/>
          <w:szCs w:val="28"/>
        </w:rPr>
        <w:t xml:space="preserve">ся…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У меня кое-что припасено на такой случай. Вот что у меня есть! – Она расправила над головой платок и помахала им Скукеру. – Это то, что тебе нужно! Прочная. Очень прочная. Держись, я сейчас тебя подстрахую!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А сможешь? Тогда не рассуждай, а действуй! У меня руки совсем онемели…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Виула стала карабкаться вверх. То и дело паутина цеплялась за ветки, и приходилось ее распутывать, теряя драгоценное время.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Кстати, Виула, где твой домик?</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теперь бездомная, Скукер. Но это… – Она едва успевала переводить дух. – Но домик – дело наживное.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Ладно, потом поговорим… Я десять раз успею разбиться, пока ты доскажешь свою историю…</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сам меня…отвлекаешь. Думаешь легко скакать по д</w:t>
      </w:r>
      <w:r w:rsidRPr="005D0369">
        <w:rPr>
          <w:rFonts w:ascii="Times New Roman" w:hAnsi="Times New Roman" w:cs="Times New Roman"/>
          <w:szCs w:val="28"/>
        </w:rPr>
        <w:t>е</w:t>
      </w:r>
      <w:r w:rsidRPr="005D0369">
        <w:rPr>
          <w:rFonts w:ascii="Times New Roman" w:hAnsi="Times New Roman" w:cs="Times New Roman"/>
          <w:szCs w:val="28"/>
        </w:rPr>
        <w:t>ревьям? Я ведь не лошадь, а улитка.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хорошая улитка, Виула. – старался ободрить ее Скукер. – Ты справишься.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Что ты говоришь?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говорю, что ты справишься.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Нет, я не свалюсь. Я лучше снова в тебя влюблюсь. И зн</w:t>
      </w:r>
      <w:r w:rsidRPr="005D0369">
        <w:rPr>
          <w:rFonts w:ascii="Times New Roman" w:hAnsi="Times New Roman" w:cs="Times New Roman"/>
          <w:szCs w:val="28"/>
        </w:rPr>
        <w:t>а</w:t>
      </w:r>
      <w:r w:rsidRPr="005D0369">
        <w:rPr>
          <w:rFonts w:ascii="Times New Roman" w:hAnsi="Times New Roman" w:cs="Times New Roman"/>
          <w:szCs w:val="28"/>
        </w:rPr>
        <w:t>ешь почему?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знаю, но надеюсь дожить до завтрашнего дня, чтобы… ой… чтобы узнать.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Ой-ой! – Виула чуть было не сорвалась с ветки. – Потому что влюбленным море по колено.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Последние сантиметры давались ей с трудом.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Все, – сказала она, – теперь приготовься поймать паучью накидку.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Только ты хорошенько прицелься.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Понятно. Я, конечно, улитка героическая, но два подвига в день – для меня многовато. – С этими словами она метнула платок Скукеру прямо в лицо.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Он чихнул от неожиданности, но успел поймать платок на лету.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Ты, что – простудился?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Нет, щекотно…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Я уж подумала, что к тебе паучья зараза прицепилась.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зажал накидку между мысками ботинок, потом поджал ноги и перехватил ее одной рукой, второй продолжая держаться за л</w:t>
      </w:r>
      <w:r w:rsidRPr="005D0369">
        <w:rPr>
          <w:rFonts w:ascii="Times New Roman" w:hAnsi="Times New Roman" w:cs="Times New Roman"/>
          <w:szCs w:val="28"/>
        </w:rPr>
        <w:t>е</w:t>
      </w:r>
      <w:r w:rsidRPr="005D0369">
        <w:rPr>
          <w:rFonts w:ascii="Times New Roman" w:hAnsi="Times New Roman" w:cs="Times New Roman"/>
          <w:szCs w:val="28"/>
        </w:rPr>
        <w:t>сенку. Затем он связал концы накидки с последним звеном верево</w:t>
      </w:r>
      <w:r w:rsidRPr="005D0369">
        <w:rPr>
          <w:rFonts w:ascii="Times New Roman" w:hAnsi="Times New Roman" w:cs="Times New Roman"/>
          <w:szCs w:val="28"/>
        </w:rPr>
        <w:t>ч</w:t>
      </w:r>
      <w:r w:rsidRPr="005D0369">
        <w:rPr>
          <w:rFonts w:ascii="Times New Roman" w:hAnsi="Times New Roman" w:cs="Times New Roman"/>
          <w:szCs w:val="28"/>
        </w:rPr>
        <w:t xml:space="preserve">ной лестницы, удлинив ее на достаточное расстояние, и спокойно спустился на верхушку дерева.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Друзья обнялись.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Какой ты смелый, Скукер!</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тоже!</w:t>
      </w:r>
    </w:p>
    <w:p w:rsidR="00885273" w:rsidRPr="00D13F03" w:rsidRDefault="00885273" w:rsidP="0085617D">
      <w:pPr>
        <w:numPr>
          <w:ilvl w:val="0"/>
          <w:numId w:val="1"/>
        </w:numPr>
        <w:tabs>
          <w:tab w:val="left" w:pos="1080"/>
        </w:tabs>
        <w:ind w:left="700" w:right="805" w:firstLine="720"/>
        <w:jc w:val="both"/>
        <w:rPr>
          <w:rFonts w:ascii="Times New Roman" w:hAnsi="Times New Roman" w:cs="Times New Roman"/>
          <w:szCs w:val="28"/>
        </w:rPr>
      </w:pPr>
      <w:r w:rsidRPr="00D13F03">
        <w:rPr>
          <w:rFonts w:ascii="Times New Roman" w:hAnsi="Times New Roman" w:cs="Times New Roman"/>
          <w:szCs w:val="28"/>
        </w:rPr>
        <w:t xml:space="preserve">Я так рада за тебя, так рада… Можно я тебя поцелую, правда, я так вспотела, так вспотела…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Глупенькая. Что за мода вечно говорить глупости? В твоей голове такое количество глупостей, я удивляюсь…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 моей голове – палата ума. Я только и думала, где бы ра</w:t>
      </w:r>
      <w:r w:rsidRPr="005D0369">
        <w:rPr>
          <w:rFonts w:ascii="Times New Roman" w:hAnsi="Times New Roman" w:cs="Times New Roman"/>
          <w:szCs w:val="28"/>
        </w:rPr>
        <w:t>з</w:t>
      </w:r>
      <w:r w:rsidRPr="005D0369">
        <w:rPr>
          <w:rFonts w:ascii="Times New Roman" w:hAnsi="Times New Roman" w:cs="Times New Roman"/>
          <w:szCs w:val="28"/>
        </w:rPr>
        <w:t>добыть лестницу. Чтобы ты без меня делал?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 не обижайся ты. «Глупенькая» – я ведь это слово с ос</w:t>
      </w:r>
      <w:r w:rsidRPr="005D0369">
        <w:rPr>
          <w:rFonts w:ascii="Times New Roman" w:hAnsi="Times New Roman" w:cs="Times New Roman"/>
          <w:szCs w:val="28"/>
        </w:rPr>
        <w:t>о</w:t>
      </w:r>
      <w:r w:rsidRPr="005D0369">
        <w:rPr>
          <w:rFonts w:ascii="Times New Roman" w:hAnsi="Times New Roman" w:cs="Times New Roman"/>
          <w:szCs w:val="28"/>
        </w:rPr>
        <w:t>бенной интонацией произношу, а ты сразу обижаться…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с какой ты это интонацией говоришь? Ну, признавайся!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 тёплой, с тёплой.</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Тогда я на тебя не обижаюсь. Некогда обижаться. Я на тебя как-нибудь потом обижусь. Сейчас мне надо выручать бабушку.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видела свою бабушку?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Да. Она в Колизее. На арене.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Где?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Ее заставили драться с пирожным.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 чем, чем?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С «эклером».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Как можно драться с пирожным?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Можно и с мельницами воевать, было бы за что!..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 этим я согласен.</w:t>
      </w:r>
    </w:p>
    <w:p w:rsidR="00885273" w:rsidRPr="005D0369" w:rsidRDefault="00885273" w:rsidP="005A3BF8">
      <w:pPr>
        <w:numPr>
          <w:ilvl w:val="0"/>
          <w:numId w:val="1"/>
        </w:num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Бабушка у меня ведь знаешь какая?!. Она постоит за свою честь. Она… – Тут Виула залилась слезами, – Она самая лю… люб</w:t>
      </w:r>
      <w:r w:rsidRPr="005D0369">
        <w:rPr>
          <w:rFonts w:ascii="Times New Roman" w:hAnsi="Times New Roman" w:cs="Times New Roman"/>
          <w:szCs w:val="28"/>
        </w:rPr>
        <w:t>и</w:t>
      </w:r>
      <w:r w:rsidRPr="005D0369">
        <w:rPr>
          <w:rFonts w:ascii="Times New Roman" w:hAnsi="Times New Roman" w:cs="Times New Roman"/>
          <w:szCs w:val="28"/>
        </w:rPr>
        <w:t>мая… Я надеюсь на твою помощь.</w:t>
      </w:r>
      <w:r w:rsidRPr="005D0369">
        <w:rPr>
          <w:rFonts w:ascii="Times New Roman" w:hAnsi="Times New Roman" w:cs="Times New Roman"/>
          <w:szCs w:val="28"/>
        </w:rPr>
        <w:br/>
        <w:t xml:space="preserve"> Скукер. Ты мне поможешь?</w:t>
      </w:r>
      <w:r w:rsidRPr="005D0369">
        <w:rPr>
          <w:rFonts w:ascii="Times New Roman" w:hAnsi="Times New Roman" w:cs="Times New Roman"/>
          <w:szCs w:val="28"/>
        </w:rPr>
        <w:tab/>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ты об этом спрашиваешь?!</w:t>
      </w:r>
      <w:r w:rsidRPr="005D0369">
        <w:rPr>
          <w:rFonts w:ascii="Times New Roman" w:hAnsi="Times New Roman" w:cs="Times New Roman"/>
          <w:szCs w:val="28"/>
        </w:rPr>
        <w:tab/>
        <w:t>Теперь я на тебя обижусь.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обижайся… Это я так… для интонации.</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Помогая друг другу, они стали спускаться вниз.</w:t>
      </w:r>
      <w:r w:rsidRPr="005D0369">
        <w:rPr>
          <w:rFonts w:ascii="Times New Roman" w:hAnsi="Times New Roman" w:cs="Times New Roman"/>
          <w:szCs w:val="28"/>
        </w:rPr>
        <w:tab/>
      </w:r>
    </w:p>
    <w:p w:rsidR="00885273" w:rsidRPr="005D0369" w:rsidRDefault="00885273" w:rsidP="005A3BF8">
      <w:pPr>
        <w:pStyle w:val="Heading1"/>
        <w:ind w:right="805" w:firstLine="1418"/>
      </w:pPr>
      <w:r w:rsidRPr="005D0369">
        <w:t>19.</w:t>
      </w:r>
      <w:r w:rsidRPr="005D0369">
        <w:tab/>
      </w:r>
      <w:r>
        <w:pict>
          <v:shape id="_x0000_i1044" type="#_x0000_t136" style="width:27.75pt;height:51pt">
            <v:shadow color="#868686"/>
            <v:textpath style="font-family:&quot;Arial Black&quot;;v-text-kern:t" trim="t" fitpath="t" string="С"/>
          </v:shape>
        </w:pict>
      </w:r>
      <w:r w:rsidRPr="005D0369">
        <w:t>ражение у подножья Черной Горы.</w:t>
      </w:r>
      <w:r w:rsidRPr="005D0369">
        <w:tab/>
      </w:r>
      <w:r w:rsidRPr="005D0369">
        <w:tab/>
      </w:r>
      <w:r w:rsidRPr="005D0369">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Доктор Уксус открыл заседание временного военного Совета. Участие в нем приняли участие все гномы. Путем открытого голос</w:t>
      </w:r>
      <w:r w:rsidRPr="005D0369">
        <w:rPr>
          <w:rFonts w:ascii="Times New Roman" w:hAnsi="Times New Roman" w:cs="Times New Roman"/>
          <w:szCs w:val="28"/>
        </w:rPr>
        <w:t>о</w:t>
      </w:r>
      <w:r w:rsidRPr="005D0369">
        <w:rPr>
          <w:rFonts w:ascii="Times New Roman" w:hAnsi="Times New Roman" w:cs="Times New Roman"/>
          <w:szCs w:val="28"/>
        </w:rPr>
        <w:t>вания Доктор Уксус единогласно был избран Верховным главнок</w:t>
      </w:r>
      <w:r w:rsidRPr="005D0369">
        <w:rPr>
          <w:rFonts w:ascii="Times New Roman" w:hAnsi="Times New Roman" w:cs="Times New Roman"/>
          <w:szCs w:val="28"/>
        </w:rPr>
        <w:t>о</w:t>
      </w:r>
      <w:r w:rsidRPr="005D0369">
        <w:rPr>
          <w:rFonts w:ascii="Times New Roman" w:hAnsi="Times New Roman" w:cs="Times New Roman"/>
          <w:szCs w:val="28"/>
        </w:rPr>
        <w:t>мандующим. Он поблагодарил сограждан за оказанное доверие и ск</w:t>
      </w:r>
      <w:r w:rsidRPr="005D0369">
        <w:rPr>
          <w:rFonts w:ascii="Times New Roman" w:hAnsi="Times New Roman" w:cs="Times New Roman"/>
          <w:szCs w:val="28"/>
        </w:rPr>
        <w:t>а</w:t>
      </w:r>
      <w:r w:rsidRPr="005D0369">
        <w:rPr>
          <w:rFonts w:ascii="Times New Roman" w:hAnsi="Times New Roman" w:cs="Times New Roman"/>
          <w:szCs w:val="28"/>
        </w:rPr>
        <w:t>зал: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Мы примем бой. Мы не будем отсиживаться в камышах. Мы перейдем в наступление. Наш козырь во внезапности. Я предл</w:t>
      </w:r>
      <w:r w:rsidRPr="005D0369">
        <w:rPr>
          <w:rFonts w:ascii="Times New Roman" w:hAnsi="Times New Roman" w:cs="Times New Roman"/>
          <w:szCs w:val="28"/>
        </w:rPr>
        <w:t>а</w:t>
      </w:r>
      <w:r w:rsidRPr="005D0369">
        <w:rPr>
          <w:rFonts w:ascii="Times New Roman" w:hAnsi="Times New Roman" w:cs="Times New Roman"/>
          <w:szCs w:val="28"/>
        </w:rPr>
        <w:t>гаю нанести главный удар в центре. У кого будут иные предложения?</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У меня есть соображение. – Сказал самый младший в этой компании Смимзя. – Надо ударить с боку. С боку незаметнее. А лу</w:t>
      </w:r>
      <w:r w:rsidRPr="005D0369">
        <w:rPr>
          <w:rFonts w:ascii="Times New Roman" w:hAnsi="Times New Roman" w:cs="Times New Roman"/>
          <w:szCs w:val="28"/>
        </w:rPr>
        <w:t>ч</w:t>
      </w:r>
      <w:r w:rsidRPr="005D0369">
        <w:rPr>
          <w:rFonts w:ascii="Times New Roman" w:hAnsi="Times New Roman" w:cs="Times New Roman"/>
          <w:szCs w:val="28"/>
        </w:rPr>
        <w:t>ше всего незаметно пробраться в их лагерь, и натравить на них до</w:t>
      </w:r>
      <w:r w:rsidRPr="005D0369">
        <w:rPr>
          <w:rFonts w:ascii="Times New Roman" w:hAnsi="Times New Roman" w:cs="Times New Roman"/>
          <w:szCs w:val="28"/>
        </w:rPr>
        <w:t>х</w:t>
      </w:r>
      <w:r w:rsidRPr="005D0369">
        <w:rPr>
          <w:rFonts w:ascii="Times New Roman" w:hAnsi="Times New Roman" w:cs="Times New Roman"/>
          <w:szCs w:val="28"/>
        </w:rPr>
        <w:t>лую рыбину Ща. Я представляю, как они побегут в разные стороны.</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Так не пойдёт, – демонстрировал знание военной тактики Уксус, – наш враг – особенный враг. Дохлятиной его не испугаешь. Да они просто сожрут рыбину за спасибо живёшь.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Правильно. Пусть сожрут. Зато после сытного обеда жаб</w:t>
      </w:r>
      <w:r w:rsidRPr="005D0369">
        <w:rPr>
          <w:rFonts w:ascii="Times New Roman" w:hAnsi="Times New Roman" w:cs="Times New Roman"/>
          <w:szCs w:val="28"/>
        </w:rPr>
        <w:t>ё</w:t>
      </w:r>
      <w:r w:rsidRPr="005D0369">
        <w:rPr>
          <w:rFonts w:ascii="Times New Roman" w:hAnsi="Times New Roman" w:cs="Times New Roman"/>
          <w:szCs w:val="28"/>
        </w:rPr>
        <w:t>ровцы разомлеют и будут не способны к сопротивлению.</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Логика, конечно в этом есть, но она слишком уж своео</w:t>
      </w:r>
      <w:r w:rsidRPr="005D0369">
        <w:rPr>
          <w:rFonts w:ascii="Times New Roman" w:hAnsi="Times New Roman" w:cs="Times New Roman"/>
          <w:szCs w:val="28"/>
        </w:rPr>
        <w:t>б</w:t>
      </w:r>
      <w:r w:rsidRPr="005D0369">
        <w:rPr>
          <w:rFonts w:ascii="Times New Roman" w:hAnsi="Times New Roman" w:cs="Times New Roman"/>
          <w:szCs w:val="28"/>
        </w:rPr>
        <w:t>разна. Мы не станем рисковать. Выступление рядового Смимзи ост</w:t>
      </w:r>
      <w:r w:rsidRPr="005D0369">
        <w:rPr>
          <w:rFonts w:ascii="Times New Roman" w:hAnsi="Times New Roman" w:cs="Times New Roman"/>
          <w:szCs w:val="28"/>
        </w:rPr>
        <w:t>а</w:t>
      </w:r>
      <w:r w:rsidRPr="005D0369">
        <w:rPr>
          <w:rFonts w:ascii="Times New Roman" w:hAnsi="Times New Roman" w:cs="Times New Roman"/>
          <w:szCs w:val="28"/>
        </w:rPr>
        <w:t xml:space="preserve">вим для мемуаров. Вам понятно, рядовой?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Мне-то понятно… – Недовольно буркнул себе под нос м</w:t>
      </w:r>
      <w:r w:rsidRPr="005D0369">
        <w:rPr>
          <w:rFonts w:ascii="Times New Roman" w:hAnsi="Times New Roman" w:cs="Times New Roman"/>
          <w:szCs w:val="28"/>
        </w:rPr>
        <w:t>а</w:t>
      </w:r>
      <w:r w:rsidRPr="005D0369">
        <w:rPr>
          <w:rFonts w:ascii="Times New Roman" w:hAnsi="Times New Roman" w:cs="Times New Roman"/>
          <w:szCs w:val="28"/>
        </w:rPr>
        <w:t>ленький гном, и всё-таки он был доволен, что внес вклад в ход ист</w:t>
      </w:r>
      <w:r w:rsidRPr="005D0369">
        <w:rPr>
          <w:rFonts w:ascii="Times New Roman" w:hAnsi="Times New Roman" w:cs="Times New Roman"/>
          <w:szCs w:val="28"/>
        </w:rPr>
        <w:t>о</w:t>
      </w:r>
      <w:r w:rsidRPr="005D0369">
        <w:rPr>
          <w:rFonts w:ascii="Times New Roman" w:hAnsi="Times New Roman" w:cs="Times New Roman"/>
          <w:szCs w:val="28"/>
        </w:rPr>
        <w:t>рии.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Лица гномов по-прежнему оставались серьезными. Гномы п</w:t>
      </w:r>
      <w:r w:rsidRPr="005D0369">
        <w:rPr>
          <w:rFonts w:ascii="Times New Roman" w:hAnsi="Times New Roman" w:cs="Times New Roman"/>
          <w:szCs w:val="28"/>
        </w:rPr>
        <w:t>о</w:t>
      </w:r>
      <w:r w:rsidRPr="005D0369">
        <w:rPr>
          <w:rFonts w:ascii="Times New Roman" w:hAnsi="Times New Roman" w:cs="Times New Roman"/>
          <w:szCs w:val="28"/>
        </w:rPr>
        <w:t>нимали, что победить могущественную армию Жабера будет нелегко, ведь у них не было ни опыта, ни оружия. Никогда раньше им не пр</w:t>
      </w:r>
      <w:r w:rsidRPr="005D0369">
        <w:rPr>
          <w:rFonts w:ascii="Times New Roman" w:hAnsi="Times New Roman" w:cs="Times New Roman"/>
          <w:szCs w:val="28"/>
        </w:rPr>
        <w:t>и</w:t>
      </w:r>
      <w:r w:rsidRPr="005D0369">
        <w:rPr>
          <w:rFonts w:ascii="Times New Roman" w:hAnsi="Times New Roman" w:cs="Times New Roman"/>
          <w:szCs w:val="28"/>
        </w:rPr>
        <w:t>ходилось вести военные действия. Но они были сплочены и отважны. На их стороне была вера в справедливость!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Мы не хотим быть рабами! Мы согласны умереть за правое дело! Один за всех, а все – за одного! –  Скандировали они хором.</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Кто-то затянул строевую песню:</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Мы волшебные войска.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Нам любая цель близка.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Никому мы не сдадимся.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Мы любимым пригодимся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После-после марш-броска.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 нас они пылинки сдуют,</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носы перебинтуют…</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Без любимых жизнь – тоска!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Ска-ска-ска.</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Гномы разделились на два отряда. Основной отряд перешел под командование Верховного, а вспомогательный отдали под начало Акилея.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Алсай оказалась в передовой группе. Она бы никогда не смогла убить живое существо, каким бы страшным и кровожадным оно ни было: ее так воспитали, внушили в детстве, что любая жизнь свяще</w:t>
      </w:r>
      <w:r w:rsidRPr="005D0369">
        <w:rPr>
          <w:rFonts w:ascii="Times New Roman" w:hAnsi="Times New Roman" w:cs="Times New Roman"/>
          <w:szCs w:val="28"/>
        </w:rPr>
        <w:t>н</w:t>
      </w:r>
      <w:r w:rsidRPr="005D0369">
        <w:rPr>
          <w:rFonts w:ascii="Times New Roman" w:hAnsi="Times New Roman" w:cs="Times New Roman"/>
          <w:szCs w:val="28"/>
        </w:rPr>
        <w:t>на. Но если кто-то покушается на твою жизнь или на жизнь близких, ты обязан защищаться. Наказание должно быть неотвратимым. Зло должно быть искоренено. Ему нет места ни на земле, ни под землей, ни в небе.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Гномы особенный народ: в их жилах течет особенная кровь – зелёная. Зелёный цвет символизирует сохранность природы в её пе</w:t>
      </w:r>
      <w:r w:rsidRPr="005D0369">
        <w:rPr>
          <w:rFonts w:ascii="Times New Roman" w:hAnsi="Times New Roman" w:cs="Times New Roman"/>
          <w:szCs w:val="28"/>
        </w:rPr>
        <w:t>р</w:t>
      </w:r>
      <w:r w:rsidRPr="005D0369">
        <w:rPr>
          <w:rFonts w:ascii="Times New Roman" w:hAnsi="Times New Roman" w:cs="Times New Roman"/>
          <w:szCs w:val="28"/>
        </w:rPr>
        <w:t xml:space="preserve">возданном виде.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Алсай верила, что когда-нибудь, когда музыка, стихи и сказки переселятся с книжных полок в наши сердца, восторжествуют мир, согласие и любовь. И уже Навсегда. Навечно. И весь мир буде окр</w:t>
      </w:r>
      <w:r w:rsidRPr="005D0369">
        <w:rPr>
          <w:rFonts w:ascii="Times New Roman" w:hAnsi="Times New Roman" w:cs="Times New Roman"/>
          <w:szCs w:val="28"/>
        </w:rPr>
        <w:t>а</w:t>
      </w:r>
      <w:r w:rsidRPr="005D0369">
        <w:rPr>
          <w:rFonts w:ascii="Times New Roman" w:hAnsi="Times New Roman" w:cs="Times New Roman"/>
          <w:szCs w:val="28"/>
        </w:rPr>
        <w:t>шен в зелёный цвет, как большая рождественская ёлка.</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Доктор Уксус предложил Алсай стать санитаркой. Это было ей по душе. У нее в сумочке всегда были лекарственные травы. Она н</w:t>
      </w:r>
      <w:r w:rsidRPr="005D0369">
        <w:rPr>
          <w:rFonts w:ascii="Times New Roman" w:hAnsi="Times New Roman" w:cs="Times New Roman"/>
          <w:szCs w:val="28"/>
        </w:rPr>
        <w:t>е</w:t>
      </w:r>
      <w:r w:rsidRPr="005D0369">
        <w:rPr>
          <w:rFonts w:ascii="Times New Roman" w:hAnsi="Times New Roman" w:cs="Times New Roman"/>
          <w:szCs w:val="28"/>
        </w:rPr>
        <w:t>плохо разбиралась в болезнях, умела перевязывать раны.</w:t>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Цветинии Перл и Тринда вызвались собрать для нее целебную пыльцу. Но Алсай попросила их о другом: «Спасибо. Спасибо, ро</w:t>
      </w:r>
      <w:r w:rsidRPr="005D0369">
        <w:rPr>
          <w:rFonts w:ascii="Times New Roman" w:hAnsi="Times New Roman" w:cs="Times New Roman"/>
          <w:szCs w:val="28"/>
        </w:rPr>
        <w:t>д</w:t>
      </w:r>
      <w:r w:rsidRPr="005D0369">
        <w:rPr>
          <w:rFonts w:ascii="Times New Roman" w:hAnsi="Times New Roman" w:cs="Times New Roman"/>
          <w:szCs w:val="28"/>
        </w:rPr>
        <w:t>ные. У меня вполне достаточно трав. Я справлюсь со своими обяза</w:t>
      </w:r>
      <w:r w:rsidRPr="005D0369">
        <w:rPr>
          <w:rFonts w:ascii="Times New Roman" w:hAnsi="Times New Roman" w:cs="Times New Roman"/>
          <w:szCs w:val="28"/>
        </w:rPr>
        <w:t>н</w:t>
      </w:r>
      <w:r w:rsidRPr="005D0369">
        <w:rPr>
          <w:rFonts w:ascii="Times New Roman" w:hAnsi="Times New Roman" w:cs="Times New Roman"/>
          <w:szCs w:val="28"/>
        </w:rPr>
        <w:t>ностями. А вы, пожалуйста, летите вперед и помогите Скукеру, вдруг мы не успеем прийти ему помощь»?..</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цветинии-невидимки полетели к Черной Горе.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Верховный главнокомандующий повел свой отряд вперед. Предварительно гномы вымазали глиной лица, а на головы водрузили венки из зеленой осоки. Так они были менее заметны в камышовых зарослях.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Эта маскировка помогла подкрасться к врагу на близкое ра</w:t>
      </w:r>
      <w:r w:rsidRPr="005D0369">
        <w:rPr>
          <w:rFonts w:ascii="Times New Roman" w:hAnsi="Times New Roman" w:cs="Times New Roman"/>
          <w:szCs w:val="28"/>
        </w:rPr>
        <w:t>с</w:t>
      </w:r>
      <w:r w:rsidRPr="005D0369">
        <w:rPr>
          <w:rFonts w:ascii="Times New Roman" w:hAnsi="Times New Roman" w:cs="Times New Roman"/>
          <w:szCs w:val="28"/>
        </w:rPr>
        <w:t xml:space="preserve">стояние. Они застали его врасплох. С криком «Ура»! гномы бросились в атаку, и стали забрасывали жабёровцев желудями и комьями грязи.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Поначалу жаберовцы решили, что для них настал конец света. Они не понимали, что за гадость сыплется на их головы. Небо, вроде, чистое, ветер давно улегся, а невидимая стихия продолжает бушевать. Часовые побросали копья и спрятались под навесы. Генерал жаберо</w:t>
      </w:r>
      <w:r w:rsidRPr="005D0369">
        <w:rPr>
          <w:rFonts w:ascii="Times New Roman" w:hAnsi="Times New Roman" w:cs="Times New Roman"/>
          <w:szCs w:val="28"/>
        </w:rPr>
        <w:t>в</w:t>
      </w:r>
      <w:r w:rsidRPr="005D0369">
        <w:rPr>
          <w:rFonts w:ascii="Times New Roman" w:hAnsi="Times New Roman" w:cs="Times New Roman"/>
          <w:szCs w:val="28"/>
        </w:rPr>
        <w:t>цев раскрыл над головой зонтик, но и это ему не помогло. Ком грязи попал ему прямо в глаз, и он взвыл от боли: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Ой-ой! Полундра! Нас атакуют Звездные  Тараканы! Сп</w:t>
      </w:r>
      <w:r w:rsidRPr="005D0369">
        <w:rPr>
          <w:rFonts w:ascii="Times New Roman" w:hAnsi="Times New Roman" w:cs="Times New Roman"/>
          <w:szCs w:val="28"/>
        </w:rPr>
        <w:t>а</w:t>
      </w:r>
      <w:r w:rsidRPr="005D0369">
        <w:rPr>
          <w:rFonts w:ascii="Times New Roman" w:hAnsi="Times New Roman" w:cs="Times New Roman"/>
          <w:szCs w:val="28"/>
        </w:rPr>
        <w:t>сайся, кто может!</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Других слов в этот момент у него не нашлось.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Циклопиус до того перетрусил, что бросился прямо в сапогах и мундире в бочку с водой. Он скрылся в воде с головой, выныривая лишь для того, чтобы вдохнуть немного воздуха.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Сдавайтесь! – Крикнул Уксус.</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Циклопиус поднял было руки вверх, но тут сквозь зажмуренные глаза заметил, что их атакуют совсем не звёздные монстры, а какие-то маленькие, совсем безоружные и смешные существа… Какая-то м</w:t>
      </w:r>
      <w:r w:rsidRPr="005D0369">
        <w:rPr>
          <w:rFonts w:ascii="Times New Roman" w:hAnsi="Times New Roman" w:cs="Times New Roman"/>
          <w:szCs w:val="28"/>
        </w:rPr>
        <w:t>е</w:t>
      </w:r>
      <w:r w:rsidRPr="005D0369">
        <w:rPr>
          <w:rFonts w:ascii="Times New Roman" w:hAnsi="Times New Roman" w:cs="Times New Roman"/>
          <w:szCs w:val="28"/>
        </w:rPr>
        <w:t xml:space="preserve">лочь пузатая… козявки в смешных колпаках.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Циклопиуса передёрнуло от осознания своей минутной слаб</w:t>
      </w:r>
      <w:r w:rsidRPr="005D0369">
        <w:rPr>
          <w:rFonts w:ascii="Times New Roman" w:hAnsi="Times New Roman" w:cs="Times New Roman"/>
          <w:szCs w:val="28"/>
        </w:rPr>
        <w:t>о</w:t>
      </w:r>
      <w:r w:rsidRPr="005D0369">
        <w:rPr>
          <w:rFonts w:ascii="Times New Roman" w:hAnsi="Times New Roman" w:cs="Times New Roman"/>
          <w:szCs w:val="28"/>
        </w:rPr>
        <w:t>сти. Он собрался с духом и скомандовал: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Все назад! Мы переходим в наступление! Назад и вперед! Каждый, кто струсит, будет расстрелян!..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Повинуясь своему предводителю, жаберовцы перегруппиров</w:t>
      </w:r>
      <w:r w:rsidRPr="005D0369">
        <w:rPr>
          <w:rFonts w:ascii="Times New Roman" w:hAnsi="Times New Roman" w:cs="Times New Roman"/>
          <w:szCs w:val="28"/>
        </w:rPr>
        <w:t>а</w:t>
      </w:r>
      <w:r w:rsidRPr="005D0369">
        <w:rPr>
          <w:rFonts w:ascii="Times New Roman" w:hAnsi="Times New Roman" w:cs="Times New Roman"/>
          <w:szCs w:val="28"/>
        </w:rPr>
        <w:t>лись и стали теснить гномов к исходным позициям. Придя в себя и определив, что враг не страшен, разбойники осмелели. Они стали м</w:t>
      </w:r>
      <w:r w:rsidRPr="005D0369">
        <w:rPr>
          <w:rFonts w:ascii="Times New Roman" w:hAnsi="Times New Roman" w:cs="Times New Roman"/>
          <w:szCs w:val="28"/>
        </w:rPr>
        <w:t>е</w:t>
      </w:r>
      <w:r w:rsidRPr="005D0369">
        <w:rPr>
          <w:rFonts w:ascii="Times New Roman" w:hAnsi="Times New Roman" w:cs="Times New Roman"/>
          <w:szCs w:val="28"/>
        </w:rPr>
        <w:t xml:space="preserve">тать в гномов острые копья.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Но гномы обладали отменной реакцией, и легко увертывались от копий.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Раненных не было. Гномы пока что потерь не несли. Но удача не бывает вечной.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Доктор Уксус отвел свое войско в камыши для перегруппировки и корректировки плана наступления. Расчёт на внезапность не опра</w:t>
      </w:r>
      <w:r w:rsidRPr="005D0369">
        <w:rPr>
          <w:rFonts w:ascii="Times New Roman" w:hAnsi="Times New Roman" w:cs="Times New Roman"/>
          <w:szCs w:val="28"/>
        </w:rPr>
        <w:t>в</w:t>
      </w:r>
      <w:r w:rsidRPr="005D0369">
        <w:rPr>
          <w:rFonts w:ascii="Times New Roman" w:hAnsi="Times New Roman" w:cs="Times New Roman"/>
          <w:szCs w:val="28"/>
        </w:rPr>
        <w:t>дался. Предстояло как можно быстрее выработать новую тактику.</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Для более успешного ведения боя решено было использовать можжевеловую расчёску. Гномы поставили её «на попа», предвар</w:t>
      </w:r>
      <w:r w:rsidRPr="005D0369">
        <w:rPr>
          <w:rFonts w:ascii="Times New Roman" w:hAnsi="Times New Roman" w:cs="Times New Roman"/>
          <w:szCs w:val="28"/>
        </w:rPr>
        <w:t>и</w:t>
      </w:r>
      <w:r w:rsidRPr="005D0369">
        <w:rPr>
          <w:rFonts w:ascii="Times New Roman" w:hAnsi="Times New Roman" w:cs="Times New Roman"/>
          <w:szCs w:val="28"/>
        </w:rPr>
        <w:t>тельно снабдив колёсами. Теперь это была уже и не расчёска, а мо</w:t>
      </w:r>
      <w:r w:rsidRPr="005D0369">
        <w:rPr>
          <w:rFonts w:ascii="Times New Roman" w:hAnsi="Times New Roman" w:cs="Times New Roman"/>
          <w:szCs w:val="28"/>
        </w:rPr>
        <w:t>щ</w:t>
      </w:r>
      <w:r w:rsidRPr="005D0369">
        <w:rPr>
          <w:rFonts w:ascii="Times New Roman" w:hAnsi="Times New Roman" w:cs="Times New Roman"/>
          <w:szCs w:val="28"/>
        </w:rPr>
        <w:t>ный, ощетинившийся зубьями, таран.</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Гном Рикпатрик был назначен смотрящим при орудии, которое окрестили «занозой». При необходимости снаряд можно было испол</w:t>
      </w:r>
      <w:r w:rsidRPr="005D0369">
        <w:rPr>
          <w:rFonts w:ascii="Times New Roman" w:hAnsi="Times New Roman" w:cs="Times New Roman"/>
          <w:szCs w:val="28"/>
        </w:rPr>
        <w:t>ь</w:t>
      </w:r>
      <w:r w:rsidRPr="005D0369">
        <w:rPr>
          <w:rFonts w:ascii="Times New Roman" w:hAnsi="Times New Roman" w:cs="Times New Roman"/>
          <w:szCs w:val="28"/>
        </w:rPr>
        <w:t>зовать в качестве щита.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Рикпатрик смазал колеса безъядерной пушки кусачим крапи</w:t>
      </w:r>
      <w:r w:rsidRPr="005D0369">
        <w:rPr>
          <w:rFonts w:ascii="Times New Roman" w:hAnsi="Times New Roman" w:cs="Times New Roman"/>
          <w:szCs w:val="28"/>
        </w:rPr>
        <w:t>в</w:t>
      </w:r>
      <w:r w:rsidRPr="005D0369">
        <w:rPr>
          <w:rFonts w:ascii="Times New Roman" w:hAnsi="Times New Roman" w:cs="Times New Roman"/>
          <w:szCs w:val="28"/>
        </w:rPr>
        <w:t>ным маслом, и гномы покатили её на врага. Тяжелый снаряд легко разгонялся с горы. Гномы едва поспевали за своей тележкой, разбры</w:t>
      </w:r>
      <w:r w:rsidRPr="005D0369">
        <w:rPr>
          <w:rFonts w:ascii="Times New Roman" w:hAnsi="Times New Roman" w:cs="Times New Roman"/>
          <w:szCs w:val="28"/>
        </w:rPr>
        <w:t>з</w:t>
      </w:r>
      <w:r w:rsidRPr="005D0369">
        <w:rPr>
          <w:rFonts w:ascii="Times New Roman" w:hAnsi="Times New Roman" w:cs="Times New Roman"/>
          <w:szCs w:val="28"/>
        </w:rPr>
        <w:t xml:space="preserve">гивающей во все стороны жалящее масло.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Доктор Уксус подвернул ногу и упал на пятую точку, угодив в маслянистую лужу. Крапивное масло ужалило его сквозь одежду, и он, как ошпаренный, понесся на врага, сминая на своём пути всё и всех подряд. Он был похож на рогатую молнию, которая вонзалась то в землю, то в чью-то голову, то гуляла по рёбрам, точно огненная с</w:t>
      </w:r>
      <w:r w:rsidRPr="005D0369">
        <w:rPr>
          <w:rFonts w:ascii="Times New Roman" w:hAnsi="Times New Roman" w:cs="Times New Roman"/>
          <w:szCs w:val="28"/>
        </w:rPr>
        <w:t>е</w:t>
      </w:r>
      <w:r w:rsidRPr="005D0369">
        <w:rPr>
          <w:rFonts w:ascii="Times New Roman" w:hAnsi="Times New Roman" w:cs="Times New Roman"/>
          <w:szCs w:val="28"/>
        </w:rPr>
        <w:t>нокосилка. Кулаки его работали безостановочно. Крапивное масло действовало, как эликсир храбрости. Жабёровцы ничего не могли противопоставить его буйству, и падали поверженные кулаками один за другим.</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уж когда в бой вступили «занозовцы» противника обу</w:t>
      </w:r>
      <w:r w:rsidRPr="005D0369">
        <w:rPr>
          <w:rFonts w:ascii="Times New Roman" w:hAnsi="Times New Roman" w:cs="Times New Roman"/>
          <w:szCs w:val="28"/>
        </w:rPr>
        <w:t>я</w:t>
      </w:r>
      <w:r w:rsidRPr="005D0369">
        <w:rPr>
          <w:rFonts w:ascii="Times New Roman" w:hAnsi="Times New Roman" w:cs="Times New Roman"/>
          <w:szCs w:val="28"/>
        </w:rPr>
        <w:t xml:space="preserve">ла настоящая паника. Поначалу они приняли можжевеловую расческу за выстроившийся клином строй копьеносцев, и стали врубаться в его центр, пытаясь расстроить сомкнутые ряды.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Ты за что меня по уху ударил? – Орал Мукич.</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Я тебя не бил, козявка. – Настаивал Вукич.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я себя по уху ударил?! – Кричал Мукич. – Нашел д</w:t>
      </w:r>
      <w:r w:rsidRPr="005D0369">
        <w:rPr>
          <w:rFonts w:ascii="Times New Roman" w:hAnsi="Times New Roman" w:cs="Times New Roman"/>
          <w:szCs w:val="28"/>
        </w:rPr>
        <w:t>у</w:t>
      </w:r>
      <w:r w:rsidRPr="005D0369">
        <w:rPr>
          <w:rFonts w:ascii="Times New Roman" w:hAnsi="Times New Roman" w:cs="Times New Roman"/>
          <w:szCs w:val="28"/>
        </w:rPr>
        <w:t>рака, чтоб я тебе поверил.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Ой, Честно. Меня кто-то ужалил.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Ой! Меня тоже кто-то ужалил. Это ты меня укусил? На, получи!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ты получи!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я тебе всыплю!</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я тебе всыплю!</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Задние ряды ж</w:t>
      </w:r>
      <w:r>
        <w:rPr>
          <w:rFonts w:ascii="Times New Roman" w:hAnsi="Times New Roman" w:cs="Times New Roman"/>
          <w:szCs w:val="28"/>
        </w:rPr>
        <w:t>аб</w:t>
      </w:r>
      <w:r w:rsidRPr="005D0369">
        <w:rPr>
          <w:rFonts w:ascii="Times New Roman" w:hAnsi="Times New Roman" w:cs="Times New Roman"/>
          <w:szCs w:val="28"/>
        </w:rPr>
        <w:t>ёровцев напирали на передние, а это только усиливало панику.</w:t>
      </w:r>
      <w:r w:rsidRPr="00B05971">
        <w:rPr>
          <w:rFonts w:ascii="Times New Roman" w:hAnsi="Times New Roman" w:cs="Times New Roman"/>
          <w:szCs w:val="28"/>
        </w:rPr>
        <w:t xml:space="preserve"> Контратака</w:t>
      </w:r>
      <w:r w:rsidRPr="005D0369">
        <w:rPr>
          <w:rFonts w:ascii="Times New Roman" w:hAnsi="Times New Roman" w:cs="Times New Roman"/>
          <w:szCs w:val="28"/>
        </w:rPr>
        <w:t xml:space="preserve"> жабёровцев захлебывалась. Бандиты, расплющенные своими же товарищами, задыхались от недостатка воздуха. Вдобавок ко всему крапивное масло разъедало им глаза, и они, не различая, где – свои, где – чужие, беспощадно колотили друг друга. Барабанные перепонки содрогались от их стонов и ругани.  Мечи и копья ломались. Натыкаясь на острые зубья «занозы», банд</w:t>
      </w:r>
      <w:r w:rsidRPr="005D0369">
        <w:rPr>
          <w:rFonts w:ascii="Times New Roman" w:hAnsi="Times New Roman" w:cs="Times New Roman"/>
          <w:szCs w:val="28"/>
        </w:rPr>
        <w:t>и</w:t>
      </w:r>
      <w:r w:rsidRPr="005D0369">
        <w:rPr>
          <w:rFonts w:ascii="Times New Roman" w:hAnsi="Times New Roman" w:cs="Times New Roman"/>
          <w:szCs w:val="28"/>
        </w:rPr>
        <w:t xml:space="preserve">ты получали смертельные раны и тут же падали. </w:t>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     Друзья, мы побеждаем! Ни шагу назад! Ур-р-р-а-а-а! – по</w:t>
      </w:r>
      <w:r w:rsidRPr="005D0369">
        <w:rPr>
          <w:rFonts w:ascii="Times New Roman" w:hAnsi="Times New Roman" w:cs="Times New Roman"/>
          <w:szCs w:val="28"/>
        </w:rPr>
        <w:t>д</w:t>
      </w:r>
      <w:r w:rsidRPr="005D0369">
        <w:rPr>
          <w:rFonts w:ascii="Times New Roman" w:hAnsi="Times New Roman" w:cs="Times New Roman"/>
          <w:szCs w:val="28"/>
        </w:rPr>
        <w:t>бадривал своих солдат Рикпатрик.</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540"/>
        </w:tabs>
        <w:ind w:left="720" w:right="805" w:firstLine="720"/>
        <w:jc w:val="both"/>
        <w:rPr>
          <w:rFonts w:ascii="Times New Roman" w:hAnsi="Times New Roman" w:cs="Times New Roman"/>
          <w:szCs w:val="28"/>
        </w:rPr>
      </w:pPr>
      <w:r w:rsidRPr="005D0369">
        <w:rPr>
          <w:rFonts w:ascii="Times New Roman" w:hAnsi="Times New Roman" w:cs="Times New Roman"/>
          <w:szCs w:val="28"/>
        </w:rPr>
        <w:t>А Циклопиус, не считаясь с потерями, гнал своих искалеченных слуг только вперед, пока под ударом кулака главкома Уксуса не пал  последний солдат его авангарда.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Видя, что он терпит поражение от непонятной и неистребимой силы, Циклопиус сошел с ума. Команды его стали вовсе неразумн</w:t>
      </w:r>
      <w:r w:rsidRPr="005D0369">
        <w:rPr>
          <w:rFonts w:ascii="Times New Roman" w:hAnsi="Times New Roman" w:cs="Times New Roman"/>
          <w:szCs w:val="28"/>
        </w:rPr>
        <w:t>ы</w:t>
      </w:r>
      <w:r w:rsidRPr="005D0369">
        <w:rPr>
          <w:rFonts w:ascii="Times New Roman" w:hAnsi="Times New Roman" w:cs="Times New Roman"/>
          <w:szCs w:val="28"/>
        </w:rPr>
        <w:t>ми. Он размахивал ореховым прутом и приказывал:</w:t>
      </w:r>
    </w:p>
    <w:p w:rsidR="00885273" w:rsidRPr="0085617D"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3635E8">
        <w:rPr>
          <w:rFonts w:ascii="Times New Roman" w:hAnsi="Times New Roman" w:cs="Times New Roman"/>
          <w:szCs w:val="28"/>
        </w:rPr>
        <w:t>Выключите свет! Сбросьте на луну бомбу: она слепит гл</w:t>
      </w:r>
      <w:r w:rsidRPr="003635E8">
        <w:rPr>
          <w:rFonts w:ascii="Times New Roman" w:hAnsi="Times New Roman" w:cs="Times New Roman"/>
          <w:szCs w:val="28"/>
        </w:rPr>
        <w:t>а</w:t>
      </w:r>
      <w:r>
        <w:rPr>
          <w:rFonts w:ascii="Times New Roman" w:hAnsi="Times New Roman" w:cs="Times New Roman"/>
          <w:szCs w:val="28"/>
        </w:rPr>
        <w:t xml:space="preserve">за! </w:t>
      </w:r>
    </w:p>
    <w:p w:rsidR="00885273" w:rsidRPr="003635E8" w:rsidRDefault="00885273" w:rsidP="0085617D">
      <w:pPr>
        <w:tabs>
          <w:tab w:val="left" w:pos="1080"/>
        </w:tabs>
        <w:ind w:left="720" w:right="805" w:firstLine="680"/>
        <w:jc w:val="both"/>
        <w:rPr>
          <w:rFonts w:ascii="Times New Roman" w:hAnsi="Times New Roman" w:cs="Times New Roman"/>
          <w:b/>
          <w:bCs/>
          <w:szCs w:val="28"/>
        </w:rPr>
      </w:pPr>
      <w:r w:rsidRPr="003635E8">
        <w:rPr>
          <w:rFonts w:ascii="Times New Roman" w:hAnsi="Times New Roman" w:cs="Times New Roman"/>
          <w:szCs w:val="28"/>
        </w:rPr>
        <w:t>Находившиеся в резерве бойцы противника так и не решились продолжить схватку. Будучи нечистой силой, и служившие нечистой силе, они решили, что есть еще более могущественная и нечистая с</w:t>
      </w:r>
      <w:r w:rsidRPr="003635E8">
        <w:rPr>
          <w:rFonts w:ascii="Times New Roman" w:hAnsi="Times New Roman" w:cs="Times New Roman"/>
          <w:szCs w:val="28"/>
        </w:rPr>
        <w:t>и</w:t>
      </w:r>
      <w:r w:rsidRPr="003635E8">
        <w:rPr>
          <w:rFonts w:ascii="Times New Roman" w:hAnsi="Times New Roman" w:cs="Times New Roman"/>
          <w:szCs w:val="28"/>
        </w:rPr>
        <w:t>ла, которая владеет такими колдовскими приемами, от которых нет спасения. И, побросав оружие, они бросились наутек, выкрикивая:</w:t>
      </w:r>
    </w:p>
    <w:p w:rsidR="00885273" w:rsidRPr="005D0369" w:rsidRDefault="00885273" w:rsidP="0085617D">
      <w:pPr>
        <w:numPr>
          <w:ilvl w:val="0"/>
          <w:numId w:val="1"/>
        </w:numPr>
        <w:tabs>
          <w:tab w:val="clear" w:pos="2054"/>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Караул! Караул! Лупоглазые тараканы прогрызли землю! Мы все провалимся в черную яму! Караул! Мамочка!..   </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t>Циклопиус нырнул в бочку с водой, решив больше никогда не высовываться на свет. А на прощание крякнул и сказал:</w:t>
      </w:r>
    </w:p>
    <w:p w:rsidR="00885273" w:rsidRDefault="00885273" w:rsidP="005A3BF8">
      <w:pPr>
        <w:numPr>
          <w:ilvl w:val="0"/>
          <w:numId w:val="1"/>
        </w:num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Мало того, что отняли у пожилого чудища радостное де</w:t>
      </w:r>
      <w:r w:rsidRPr="005D0369">
        <w:rPr>
          <w:rFonts w:ascii="Times New Roman" w:hAnsi="Times New Roman" w:cs="Times New Roman"/>
          <w:szCs w:val="28"/>
        </w:rPr>
        <w:t>т</w:t>
      </w:r>
      <w:r w:rsidRPr="005D0369">
        <w:rPr>
          <w:rFonts w:ascii="Times New Roman" w:hAnsi="Times New Roman" w:cs="Times New Roman"/>
          <w:szCs w:val="28"/>
        </w:rPr>
        <w:t>ство, так еще и место выделили… ниже партера… Разбойничья стр</w:t>
      </w:r>
      <w:r w:rsidRPr="005D0369">
        <w:rPr>
          <w:rFonts w:ascii="Times New Roman" w:hAnsi="Times New Roman" w:cs="Times New Roman"/>
          <w:szCs w:val="28"/>
        </w:rPr>
        <w:t>а</w:t>
      </w:r>
      <w:r w:rsidRPr="005D0369">
        <w:rPr>
          <w:rFonts w:ascii="Times New Roman" w:hAnsi="Times New Roman" w:cs="Times New Roman"/>
          <w:szCs w:val="28"/>
        </w:rPr>
        <w:t>на! Вурдалак на вурдалаке! Куда, скажите, бедному чудищу глаз п</w:t>
      </w:r>
      <w:r w:rsidRPr="005D0369">
        <w:rPr>
          <w:rFonts w:ascii="Times New Roman" w:hAnsi="Times New Roman" w:cs="Times New Roman"/>
          <w:szCs w:val="28"/>
        </w:rPr>
        <w:t>о</w:t>
      </w:r>
      <w:r w:rsidRPr="005D0369">
        <w:rPr>
          <w:rFonts w:ascii="Times New Roman" w:hAnsi="Times New Roman" w:cs="Times New Roman"/>
          <w:szCs w:val="28"/>
        </w:rPr>
        <w:t>ложить?.. Лучше бы я родился кривым, как эта бочка! Бедный мой о</w:t>
      </w:r>
      <w:r w:rsidRPr="005D0369">
        <w:rPr>
          <w:rFonts w:ascii="Times New Roman" w:hAnsi="Times New Roman" w:cs="Times New Roman"/>
          <w:szCs w:val="28"/>
        </w:rPr>
        <w:t>д</w:t>
      </w:r>
      <w:r w:rsidRPr="005D0369">
        <w:rPr>
          <w:rFonts w:ascii="Times New Roman" w:hAnsi="Times New Roman" w:cs="Times New Roman"/>
          <w:szCs w:val="28"/>
        </w:rPr>
        <w:t xml:space="preserve">ноглазый скелет, кто его теперь полюбит?!            </w:t>
      </w:r>
    </w:p>
    <w:p w:rsidR="00885273" w:rsidRPr="005D0369" w:rsidRDefault="00885273" w:rsidP="0085617D">
      <w:pPr>
        <w:tabs>
          <w:tab w:val="left" w:pos="1080"/>
        </w:tabs>
        <w:ind w:left="700" w:right="805" w:firstLine="700"/>
        <w:rPr>
          <w:rFonts w:ascii="Times New Roman" w:hAnsi="Times New Roman" w:cs="Times New Roman"/>
          <w:szCs w:val="28"/>
        </w:rPr>
      </w:pPr>
      <w:r w:rsidRPr="005D0369">
        <w:rPr>
          <w:rFonts w:ascii="Times New Roman" w:hAnsi="Times New Roman" w:cs="Times New Roman"/>
          <w:szCs w:val="28"/>
        </w:rPr>
        <w:t xml:space="preserve"> Добавил: «Всё равно настал конец света! Лучше захлебнуться и умереть, чем ещё раз увидеть такое! Да здравствует вечный покой!– сказал он, выпустив напоследок пару пузырей».</w:t>
      </w:r>
    </w:p>
    <w:p w:rsidR="00885273" w:rsidRDefault="00885273" w:rsidP="005A3BF8">
      <w:p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Воодушевленный успехами, Уксус путем нехитрых преобраз</w:t>
      </w:r>
      <w:r w:rsidRPr="005D0369">
        <w:rPr>
          <w:rFonts w:ascii="Times New Roman" w:hAnsi="Times New Roman" w:cs="Times New Roman"/>
          <w:szCs w:val="28"/>
        </w:rPr>
        <w:t>о</w:t>
      </w:r>
      <w:r w:rsidRPr="005D0369">
        <w:rPr>
          <w:rFonts w:ascii="Times New Roman" w:hAnsi="Times New Roman" w:cs="Times New Roman"/>
          <w:szCs w:val="28"/>
        </w:rPr>
        <w:t>ваний превратил массажную щетку в грозную катапульту.</w:t>
      </w:r>
      <w:r w:rsidRPr="005D0369">
        <w:rPr>
          <w:snapToGrid w:val="0"/>
          <w:w w:val="0"/>
          <w:sz w:val="2"/>
          <w:u w:color="000000"/>
          <w:bdr w:val="none" w:sz="0" w:space="0" w:color="000000"/>
          <w:shd w:val="clear" w:color="000000" w:fill="000000"/>
        </w:rPr>
        <w:t xml:space="preserve"> </w:t>
      </w:r>
    </w:p>
    <w:p w:rsidR="00885273" w:rsidRPr="005D0369" w:rsidRDefault="00885273" w:rsidP="00D13F03">
      <w:pPr>
        <w:tabs>
          <w:tab w:val="left" w:pos="1080"/>
        </w:tabs>
        <w:ind w:left="720" w:right="805" w:firstLine="414"/>
        <w:jc w:val="both"/>
        <w:rPr>
          <w:rFonts w:ascii="Times New Roman" w:hAnsi="Times New Roman" w:cs="Times New Roman"/>
          <w:szCs w:val="28"/>
        </w:rPr>
      </w:pPr>
      <w:r w:rsidRPr="005D0369">
        <w:rPr>
          <w:rFonts w:ascii="Times New Roman" w:hAnsi="Times New Roman" w:cs="Times New Roman"/>
          <w:szCs w:val="28"/>
        </w:rPr>
        <w:t>Для этого ему пришлось подложить камешек под деревянную ру</w:t>
      </w:r>
      <w:r w:rsidRPr="005D0369">
        <w:rPr>
          <w:rFonts w:ascii="Times New Roman" w:hAnsi="Times New Roman" w:cs="Times New Roman"/>
          <w:szCs w:val="28"/>
        </w:rPr>
        <w:t>ч</w:t>
      </w:r>
      <w:r w:rsidRPr="005D0369">
        <w:rPr>
          <w:rFonts w:ascii="Times New Roman" w:hAnsi="Times New Roman" w:cs="Times New Roman"/>
          <w:szCs w:val="28"/>
        </w:rPr>
        <w:t>ку. Теперь орудие работало по принципу качелей. Несколько гномов одновременно запрыгивали на кончик расчески, и под их тяжестью груженная камнями и ощетинившаяся зубьями катапульта выстрел</w:t>
      </w:r>
      <w:r w:rsidRPr="005D0369">
        <w:rPr>
          <w:rFonts w:ascii="Times New Roman" w:hAnsi="Times New Roman" w:cs="Times New Roman"/>
          <w:szCs w:val="28"/>
        </w:rPr>
        <w:t>и</w:t>
      </w:r>
      <w:r w:rsidRPr="005D0369">
        <w:rPr>
          <w:rFonts w:ascii="Times New Roman" w:hAnsi="Times New Roman" w:cs="Times New Roman"/>
          <w:szCs w:val="28"/>
        </w:rPr>
        <w:t>вала в направлении бегущих со своих позиций резервистов.</w:t>
      </w:r>
    </w:p>
    <w:p w:rsidR="00885273" w:rsidRPr="005D0369" w:rsidRDefault="00885273" w:rsidP="00D13F03">
      <w:p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Жаберовцы визжали и крякали. Кто-то из них заорал:</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Ой, из нас делают бефстроганов! Так нечестно. Это не война, а настоящая белиберда!</w:t>
      </w:r>
      <w:r w:rsidRPr="005D0369">
        <w:rPr>
          <w:rFonts w:ascii="Times New Roman" w:hAnsi="Times New Roman" w:cs="Times New Roman"/>
          <w:szCs w:val="28"/>
        </w:rPr>
        <w:tab/>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 результате этого исторического боя остатки армии Жабера были сброшены в заполненный водой ров. Они успели доплыть лишь до середины искусственного водоема, найдя свою смерть под грудой затопленных деревьев, из которых бобры соорудили запруду. Не спа</w:t>
      </w:r>
      <w:r w:rsidRPr="005D0369">
        <w:rPr>
          <w:rFonts w:ascii="Times New Roman" w:hAnsi="Times New Roman" w:cs="Times New Roman"/>
          <w:szCs w:val="28"/>
        </w:rPr>
        <w:t>с</w:t>
      </w:r>
      <w:r w:rsidRPr="005D0369">
        <w:rPr>
          <w:rFonts w:ascii="Times New Roman" w:hAnsi="Times New Roman" w:cs="Times New Roman"/>
          <w:szCs w:val="28"/>
        </w:rPr>
        <w:t xml:space="preserve">ся никто.  </w:t>
      </w:r>
    </w:p>
    <w:p w:rsidR="00885273" w:rsidRDefault="00885273" w:rsidP="0066075E">
      <w:pPr>
        <w:tabs>
          <w:tab w:val="left" w:pos="1080"/>
        </w:tabs>
        <w:ind w:left="720" w:right="805" w:firstLine="720"/>
        <w:jc w:val="right"/>
        <w:rPr>
          <w:rFonts w:ascii="Times New Roman" w:hAnsi="Times New Roman" w:cs="Times New Roman"/>
          <w:szCs w:val="28"/>
        </w:rPr>
      </w:pPr>
    </w:p>
    <w:p w:rsidR="00885273" w:rsidRDefault="00885273" w:rsidP="005A3BF8">
      <w:pPr>
        <w:pStyle w:val="Heading1"/>
        <w:ind w:right="805" w:firstLine="1560"/>
      </w:pPr>
      <w:r w:rsidRPr="005D0369">
        <w:t>20.</w:t>
      </w:r>
      <w:r w:rsidRPr="005D0369">
        <w:tab/>
      </w:r>
      <w:r>
        <w:pict>
          <v:shape id="_x0000_i1045" type="#_x0000_t136" style="width:30.75pt;height:51pt">
            <v:shadow color="#868686"/>
            <v:textpath style="font-family:&quot;Arial Black&quot;;v-text-kern:t" trim="t" fitpath="t" string="Ц"/>
          </v:shape>
        </w:pict>
      </w:r>
      <w:r w:rsidRPr="005D0369">
        <w:t xml:space="preserve">ветинии спасают пожилую </w:t>
      </w:r>
    </w:p>
    <w:p w:rsidR="00885273" w:rsidRPr="005D0369" w:rsidRDefault="00885273" w:rsidP="005A3BF8">
      <w:pPr>
        <w:pStyle w:val="Heading1"/>
        <w:ind w:right="805" w:firstLine="1560"/>
      </w:pPr>
      <w:r w:rsidRPr="005D0369">
        <w:t>гладиаторшу от явной смерти.</w:t>
      </w:r>
    </w:p>
    <w:p w:rsidR="00885273" w:rsidRPr="005D0369" w:rsidRDefault="00885273" w:rsidP="005A3BF8">
      <w:pPr>
        <w:tabs>
          <w:tab w:val="left" w:pos="1080"/>
        </w:tabs>
        <w:ind w:left="720" w:right="805" w:firstLine="720"/>
        <w:jc w:val="both"/>
        <w:rPr>
          <w:rFonts w:ascii="Times New Roman" w:hAnsi="Times New Roman" w:cs="Times New Roman"/>
          <w:b/>
          <w:bCs/>
          <w:szCs w:val="28"/>
        </w:rPr>
      </w:pP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в это время на арене Колизея продолжался неравный бой, е</w:t>
      </w:r>
      <w:r w:rsidRPr="005D0369">
        <w:rPr>
          <w:rFonts w:ascii="Times New Roman" w:hAnsi="Times New Roman" w:cs="Times New Roman"/>
          <w:szCs w:val="28"/>
        </w:rPr>
        <w:t>с</w:t>
      </w:r>
      <w:r w:rsidRPr="005D0369">
        <w:rPr>
          <w:rFonts w:ascii="Times New Roman" w:hAnsi="Times New Roman" w:cs="Times New Roman"/>
          <w:szCs w:val="28"/>
        </w:rPr>
        <w:t>ли боем можно назвать унизительную расправу, между старой ули</w:t>
      </w:r>
      <w:r w:rsidRPr="005D0369">
        <w:rPr>
          <w:rFonts w:ascii="Times New Roman" w:hAnsi="Times New Roman" w:cs="Times New Roman"/>
          <w:szCs w:val="28"/>
        </w:rPr>
        <w:t>т</w:t>
      </w:r>
      <w:r w:rsidRPr="005D0369">
        <w:rPr>
          <w:rFonts w:ascii="Times New Roman" w:hAnsi="Times New Roman" w:cs="Times New Roman"/>
          <w:szCs w:val="28"/>
        </w:rPr>
        <w:t>кой и «эклером». Каракула держалась с достоинством, всем видом д</w:t>
      </w:r>
      <w:r w:rsidRPr="005D0369">
        <w:rPr>
          <w:rFonts w:ascii="Times New Roman" w:hAnsi="Times New Roman" w:cs="Times New Roman"/>
          <w:szCs w:val="28"/>
        </w:rPr>
        <w:t>е</w:t>
      </w:r>
      <w:r w:rsidRPr="005D0369">
        <w:rPr>
          <w:rFonts w:ascii="Times New Roman" w:hAnsi="Times New Roman" w:cs="Times New Roman"/>
          <w:szCs w:val="28"/>
        </w:rPr>
        <w:t>монстрируя презрение власть предержащим. Она не собиралась пот</w:t>
      </w:r>
      <w:r w:rsidRPr="005D0369">
        <w:rPr>
          <w:rFonts w:ascii="Times New Roman" w:hAnsi="Times New Roman" w:cs="Times New Roman"/>
          <w:szCs w:val="28"/>
        </w:rPr>
        <w:t>а</w:t>
      </w:r>
      <w:r w:rsidRPr="005D0369">
        <w:rPr>
          <w:rFonts w:ascii="Times New Roman" w:hAnsi="Times New Roman" w:cs="Times New Roman"/>
          <w:szCs w:val="28"/>
        </w:rPr>
        <w:t>кать их развращенным нравам. Эти чудовища не уважают старость. Посмотрим, посмотрим!.. Они попрали элементарные права свобо</w:t>
      </w:r>
      <w:r w:rsidRPr="005D0369">
        <w:rPr>
          <w:rFonts w:ascii="Times New Roman" w:hAnsi="Times New Roman" w:cs="Times New Roman"/>
          <w:szCs w:val="28"/>
        </w:rPr>
        <w:t>д</w:t>
      </w:r>
      <w:r w:rsidRPr="005D0369">
        <w:rPr>
          <w:rFonts w:ascii="Times New Roman" w:hAnsi="Times New Roman" w:cs="Times New Roman"/>
          <w:szCs w:val="28"/>
        </w:rPr>
        <w:t>ных существ, обратив их в рабство, стравив друг с другом и заставив драться ни на жизнь, а на смерть. Посмотрим, посмотрим!..</w:t>
      </w:r>
    </w:p>
    <w:p w:rsidR="00885273" w:rsidRPr="005D0369" w:rsidRDefault="00885273" w:rsidP="005A3BF8">
      <w:p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 xml:space="preserve">Удар гонга не сдвинул ее с места. Каракула наотрез отказалась заползать в пирожное, начиненное медовым кремом. </w:t>
      </w:r>
    </w:p>
    <w:p w:rsidR="00885273" w:rsidRPr="005D0369" w:rsidRDefault="00885273" w:rsidP="005A3BF8">
      <w:p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Может, сладкоежкам это показалось бы странным и диким, м</w:t>
      </w:r>
      <w:r w:rsidRPr="005D0369">
        <w:rPr>
          <w:rFonts w:ascii="Times New Roman" w:hAnsi="Times New Roman" w:cs="Times New Roman"/>
          <w:szCs w:val="28"/>
        </w:rPr>
        <w:t>о</w:t>
      </w:r>
      <w:r w:rsidRPr="005D0369">
        <w:rPr>
          <w:rFonts w:ascii="Times New Roman" w:hAnsi="Times New Roman" w:cs="Times New Roman"/>
          <w:szCs w:val="28"/>
        </w:rPr>
        <w:t>жет, им бы захотелось очутиться на месте старой улитки. Это поня</w:t>
      </w:r>
      <w:r w:rsidRPr="005D0369">
        <w:rPr>
          <w:rFonts w:ascii="Times New Roman" w:hAnsi="Times New Roman" w:cs="Times New Roman"/>
          <w:szCs w:val="28"/>
        </w:rPr>
        <w:t>т</w:t>
      </w:r>
      <w:r w:rsidRPr="005D0369">
        <w:rPr>
          <w:rFonts w:ascii="Times New Roman" w:hAnsi="Times New Roman" w:cs="Times New Roman"/>
          <w:szCs w:val="28"/>
        </w:rPr>
        <w:t xml:space="preserve">но… Но не надо забывать, что крем для улиток смертельно опасен.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Каракула очень даже просто могла подавиться кремом. Ей бы ни за что не удалось преодолеть этот сладкий тоннель. Вероятно, на это и рассчитывал Жабер. Он был настоящим гурманом, и его люб</w:t>
      </w:r>
      <w:r w:rsidRPr="005D0369">
        <w:rPr>
          <w:rFonts w:ascii="Times New Roman" w:hAnsi="Times New Roman" w:cs="Times New Roman"/>
          <w:szCs w:val="28"/>
        </w:rPr>
        <w:t>и</w:t>
      </w:r>
      <w:r w:rsidRPr="005D0369">
        <w:rPr>
          <w:rFonts w:ascii="Times New Roman" w:hAnsi="Times New Roman" w:cs="Times New Roman"/>
          <w:szCs w:val="28"/>
        </w:rPr>
        <w:t xml:space="preserve">мым блюдом были улитки в медовом креме.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Однако, эклер тоже жалко. Будет ошибкою полагать, что п</w:t>
      </w:r>
      <w:r w:rsidRPr="005D0369">
        <w:rPr>
          <w:rFonts w:ascii="Times New Roman" w:hAnsi="Times New Roman" w:cs="Times New Roman"/>
          <w:szCs w:val="28"/>
        </w:rPr>
        <w:t>и</w:t>
      </w:r>
      <w:r w:rsidRPr="005D0369">
        <w:rPr>
          <w:rFonts w:ascii="Times New Roman" w:hAnsi="Times New Roman" w:cs="Times New Roman"/>
          <w:szCs w:val="28"/>
        </w:rPr>
        <w:t xml:space="preserve">рожное – существо неодушевленное: все, что приятно душе – является одушевленным. И любому эклеру не доставляют радости ни чужой язык, ни чужой рот. Быть проглоченным никому не хочется. В жизни сладкой продукции две тупиковых проблемы: ни дать себя лизнуть, и тихонько улизнуть… </w:t>
      </w:r>
    </w:p>
    <w:p w:rsidR="00885273" w:rsidRPr="005D0369" w:rsidRDefault="00885273" w:rsidP="005A3BF8">
      <w:pPr>
        <w:tabs>
          <w:tab w:val="left" w:pos="1080"/>
        </w:tabs>
        <w:ind w:left="720" w:right="805" w:firstLine="720"/>
        <w:jc w:val="both"/>
        <w:rPr>
          <w:rFonts w:ascii="Times New Roman" w:hAnsi="Times New Roman" w:cs="Times New Roman"/>
          <w:b/>
          <w:bCs/>
          <w:i/>
          <w:szCs w:val="28"/>
        </w:rPr>
      </w:pPr>
      <w:r w:rsidRPr="005D0369">
        <w:rPr>
          <w:rFonts w:ascii="Times New Roman" w:hAnsi="Times New Roman" w:cs="Times New Roman"/>
          <w:i/>
          <w:szCs w:val="28"/>
        </w:rPr>
        <w:t xml:space="preserve">Дети, соблюдайте дистанцию между ртом и медовым кремом! Не пускайте слюни при каждой движущейся на вас конфете, ибо вы никогда не сможете закрыть рот!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Два церемониймейстера и двое коверных подталкивали пинц</w:t>
      </w:r>
      <w:r w:rsidRPr="005D0369">
        <w:rPr>
          <w:rFonts w:ascii="Times New Roman" w:hAnsi="Times New Roman" w:cs="Times New Roman"/>
          <w:szCs w:val="28"/>
        </w:rPr>
        <w:t>е</w:t>
      </w:r>
      <w:r w:rsidRPr="005D0369">
        <w:rPr>
          <w:rFonts w:ascii="Times New Roman" w:hAnsi="Times New Roman" w:cs="Times New Roman"/>
          <w:szCs w:val="28"/>
        </w:rPr>
        <w:t>том старушку Каракулу к надкусанному эклеру. Она сопротивлялась, сколько могла. Но ее старенькие ножки подкашивались от напряж</w:t>
      </w:r>
      <w:r w:rsidRPr="005D0369">
        <w:rPr>
          <w:rFonts w:ascii="Times New Roman" w:hAnsi="Times New Roman" w:cs="Times New Roman"/>
          <w:szCs w:val="28"/>
        </w:rPr>
        <w:t>е</w:t>
      </w:r>
      <w:r w:rsidRPr="005D0369">
        <w:rPr>
          <w:rFonts w:ascii="Times New Roman" w:hAnsi="Times New Roman" w:cs="Times New Roman"/>
          <w:szCs w:val="28"/>
        </w:rPr>
        <w:t>ния.</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Эклер все больше походил на тюбик, из которого выдавливают зубную пасту. Его мышечная масса лопалась от напряжения. Сквозь </w:t>
      </w:r>
    </w:p>
    <w:p w:rsidR="00885273" w:rsidRPr="005D0369" w:rsidRDefault="00885273" w:rsidP="005A3BF8">
      <w:pPr>
        <w:tabs>
          <w:tab w:val="left" w:pos="1080"/>
        </w:tabs>
        <w:ind w:left="720" w:right="805" w:hanging="11"/>
        <w:jc w:val="both"/>
        <w:rPr>
          <w:rFonts w:ascii="Times New Roman" w:hAnsi="Times New Roman" w:cs="Times New Roman"/>
          <w:szCs w:val="28"/>
        </w:rPr>
      </w:pPr>
      <w:r w:rsidRPr="005D0369">
        <w:rPr>
          <w:rFonts w:ascii="Times New Roman" w:hAnsi="Times New Roman" w:cs="Times New Roman"/>
          <w:szCs w:val="28"/>
        </w:rPr>
        <w:t>поры сочилась холодная и липкая субстанция. Казалось, он сейчас з</w:t>
      </w:r>
      <w:r w:rsidRPr="005D0369">
        <w:rPr>
          <w:rFonts w:ascii="Times New Roman" w:hAnsi="Times New Roman" w:cs="Times New Roman"/>
          <w:szCs w:val="28"/>
        </w:rPr>
        <w:t>а</w:t>
      </w:r>
      <w:r w:rsidRPr="005D0369">
        <w:rPr>
          <w:rFonts w:ascii="Times New Roman" w:hAnsi="Times New Roman" w:cs="Times New Roman"/>
          <w:szCs w:val="28"/>
        </w:rPr>
        <w:t>кричит: «Хочу на витрину обувного магазина»!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Действительно, он все больше и больше походил на расшнур</w:t>
      </w:r>
      <w:r w:rsidRPr="005D0369">
        <w:rPr>
          <w:rFonts w:ascii="Times New Roman" w:hAnsi="Times New Roman" w:cs="Times New Roman"/>
          <w:szCs w:val="28"/>
        </w:rPr>
        <w:t>о</w:t>
      </w:r>
      <w:r w:rsidRPr="005D0369">
        <w:rPr>
          <w:rFonts w:ascii="Times New Roman" w:hAnsi="Times New Roman" w:cs="Times New Roman"/>
          <w:szCs w:val="28"/>
        </w:rPr>
        <w:t>вавшийся ботинок.</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она бы наверняка упала на арену замертво, если бы не подо</w:t>
      </w:r>
      <w:r w:rsidRPr="005D0369">
        <w:rPr>
          <w:rFonts w:ascii="Times New Roman" w:hAnsi="Times New Roman" w:cs="Times New Roman"/>
          <w:szCs w:val="28"/>
        </w:rPr>
        <w:t>с</w:t>
      </w:r>
      <w:r w:rsidRPr="005D0369">
        <w:rPr>
          <w:rFonts w:ascii="Times New Roman" w:hAnsi="Times New Roman" w:cs="Times New Roman"/>
          <w:szCs w:val="28"/>
        </w:rPr>
        <w:t>пели цветинии. Они накрыли ее своими крыльями и сделали невид</w:t>
      </w:r>
      <w:r w:rsidRPr="005D0369">
        <w:rPr>
          <w:rFonts w:ascii="Times New Roman" w:hAnsi="Times New Roman" w:cs="Times New Roman"/>
          <w:szCs w:val="28"/>
        </w:rPr>
        <w:t>и</w:t>
      </w:r>
      <w:r w:rsidRPr="005D0369">
        <w:rPr>
          <w:rFonts w:ascii="Times New Roman" w:hAnsi="Times New Roman" w:cs="Times New Roman"/>
          <w:szCs w:val="28"/>
        </w:rPr>
        <w:t xml:space="preserve">мой.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Тринда натянула между Каракулой и ее изуверами тонкий, как проволока, прозрачный усик. Наткнувшись на него, мучители попад</w:t>
      </w:r>
      <w:r w:rsidRPr="005D0369">
        <w:rPr>
          <w:rFonts w:ascii="Times New Roman" w:hAnsi="Times New Roman" w:cs="Times New Roman"/>
          <w:szCs w:val="28"/>
        </w:rPr>
        <w:t>а</w:t>
      </w:r>
      <w:r w:rsidRPr="005D0369">
        <w:rPr>
          <w:rFonts w:ascii="Times New Roman" w:hAnsi="Times New Roman" w:cs="Times New Roman"/>
          <w:szCs w:val="28"/>
        </w:rPr>
        <w:t>ли на песок, не успев ничего сообразить. Невидимые усики обесцв</w:t>
      </w:r>
      <w:r w:rsidRPr="005D0369">
        <w:rPr>
          <w:rFonts w:ascii="Times New Roman" w:hAnsi="Times New Roman" w:cs="Times New Roman"/>
          <w:szCs w:val="28"/>
        </w:rPr>
        <w:t>е</w:t>
      </w:r>
      <w:r w:rsidRPr="005D0369">
        <w:rPr>
          <w:rFonts w:ascii="Times New Roman" w:hAnsi="Times New Roman" w:cs="Times New Roman"/>
          <w:szCs w:val="28"/>
        </w:rPr>
        <w:t>тили части их тел, и со стороны могло показаться, что церемонийме</w:t>
      </w:r>
      <w:r w:rsidRPr="005D0369">
        <w:rPr>
          <w:rFonts w:ascii="Times New Roman" w:hAnsi="Times New Roman" w:cs="Times New Roman"/>
          <w:szCs w:val="28"/>
        </w:rPr>
        <w:t>й</w:t>
      </w:r>
      <w:r w:rsidRPr="005D0369">
        <w:rPr>
          <w:rFonts w:ascii="Times New Roman" w:hAnsi="Times New Roman" w:cs="Times New Roman"/>
          <w:szCs w:val="28"/>
        </w:rPr>
        <w:t>стерам отрезали руки, а коверных распилили надвое. На самом деле ничего такого не произошло, а просто на них так подействовали нев</w:t>
      </w:r>
      <w:r w:rsidRPr="005D0369">
        <w:rPr>
          <w:rFonts w:ascii="Times New Roman" w:hAnsi="Times New Roman" w:cs="Times New Roman"/>
          <w:szCs w:val="28"/>
        </w:rPr>
        <w:t>и</w:t>
      </w:r>
      <w:r w:rsidRPr="005D0369">
        <w:rPr>
          <w:rFonts w:ascii="Times New Roman" w:hAnsi="Times New Roman" w:cs="Times New Roman"/>
          <w:szCs w:val="28"/>
        </w:rPr>
        <w:t>димые чернила.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Не видя собственных рук, церемониймейстер заорал истошным голосом:</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Мамочка, я, кажется, попал под поезд!</w:t>
      </w:r>
    </w:p>
    <w:p w:rsidR="00885273" w:rsidRDefault="00885273" w:rsidP="005A3BF8">
      <w:p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Публика на трибунах не верила своим глазам: на песке кувы</w:t>
      </w:r>
      <w:r w:rsidRPr="005D0369">
        <w:rPr>
          <w:rFonts w:ascii="Times New Roman" w:hAnsi="Times New Roman" w:cs="Times New Roman"/>
          <w:szCs w:val="28"/>
        </w:rPr>
        <w:t>р</w:t>
      </w:r>
      <w:r w:rsidRPr="005D0369">
        <w:rPr>
          <w:rFonts w:ascii="Times New Roman" w:hAnsi="Times New Roman" w:cs="Times New Roman"/>
          <w:szCs w:val="28"/>
        </w:rPr>
        <w:t>кались бесформенные обрубки. Этого не было в программе. Но, вер</w:t>
      </w:r>
      <w:r w:rsidRPr="005D0369">
        <w:rPr>
          <w:rFonts w:ascii="Times New Roman" w:hAnsi="Times New Roman" w:cs="Times New Roman"/>
          <w:szCs w:val="28"/>
        </w:rPr>
        <w:t>о</w:t>
      </w:r>
      <w:r w:rsidRPr="005D0369">
        <w:rPr>
          <w:rFonts w:ascii="Times New Roman" w:hAnsi="Times New Roman" w:cs="Times New Roman"/>
          <w:szCs w:val="28"/>
        </w:rPr>
        <w:t>ятно, это было частью шоу, в котором опять были задействованы ф</w:t>
      </w:r>
      <w:r w:rsidRPr="005D0369">
        <w:rPr>
          <w:rFonts w:ascii="Times New Roman" w:hAnsi="Times New Roman" w:cs="Times New Roman"/>
          <w:szCs w:val="28"/>
        </w:rPr>
        <w:t>о</w:t>
      </w:r>
      <w:r w:rsidRPr="005D0369">
        <w:rPr>
          <w:rFonts w:ascii="Times New Roman" w:hAnsi="Times New Roman" w:cs="Times New Roman"/>
          <w:szCs w:val="28"/>
        </w:rPr>
        <w:t>кусники. Что ж, получилось весьма эффектно!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Зрители аплодировали артистам.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Особенно отличился мухокот</w:t>
      </w:r>
      <w:r w:rsidRPr="00FB7D4E">
        <w:rPr>
          <w:rFonts w:ascii="Times New Roman" w:hAnsi="Times New Roman" w:cs="Times New Roman"/>
          <w:szCs w:val="28"/>
        </w:rPr>
        <w:t xml:space="preserve"> </w:t>
      </w:r>
      <w:r>
        <w:rPr>
          <w:rFonts w:ascii="Times New Roman" w:hAnsi="Times New Roman" w:cs="Times New Roman"/>
          <w:szCs w:val="28"/>
        </w:rPr>
        <w:t>по кличке Тискальщик.</w:t>
      </w:r>
      <w:r w:rsidRPr="005D0369">
        <w:rPr>
          <w:rFonts w:ascii="Times New Roman" w:hAnsi="Times New Roman" w:cs="Times New Roman"/>
          <w:szCs w:val="28"/>
        </w:rPr>
        <w:t xml:space="preserve"> Он выр</w:t>
      </w:r>
      <w:r w:rsidRPr="005D0369">
        <w:rPr>
          <w:rFonts w:ascii="Times New Roman" w:hAnsi="Times New Roman" w:cs="Times New Roman"/>
          <w:szCs w:val="28"/>
        </w:rPr>
        <w:t>а</w:t>
      </w:r>
      <w:r w:rsidRPr="005D0369">
        <w:rPr>
          <w:rFonts w:ascii="Times New Roman" w:hAnsi="Times New Roman" w:cs="Times New Roman"/>
          <w:szCs w:val="28"/>
        </w:rPr>
        <w:t>жал свою радость удивительнейшим образом: хлопая крыльями, и о</w:t>
      </w:r>
      <w:r w:rsidRPr="005D0369">
        <w:rPr>
          <w:rFonts w:ascii="Times New Roman" w:hAnsi="Times New Roman" w:cs="Times New Roman"/>
          <w:szCs w:val="28"/>
        </w:rPr>
        <w:t>д</w:t>
      </w:r>
      <w:r w:rsidRPr="005D0369">
        <w:rPr>
          <w:rFonts w:ascii="Times New Roman" w:hAnsi="Times New Roman" w:cs="Times New Roman"/>
          <w:szCs w:val="28"/>
        </w:rPr>
        <w:t>новременно гоняясь за ними, как за собственным хвостом. Умор</w:t>
      </w:r>
      <w:r w:rsidRPr="005D0369">
        <w:rPr>
          <w:rFonts w:ascii="Times New Roman" w:hAnsi="Times New Roman" w:cs="Times New Roman"/>
          <w:szCs w:val="28"/>
        </w:rPr>
        <w:t>и</w:t>
      </w:r>
      <w:r w:rsidRPr="005D0369">
        <w:rPr>
          <w:rFonts w:ascii="Times New Roman" w:hAnsi="Times New Roman" w:cs="Times New Roman"/>
          <w:szCs w:val="28"/>
        </w:rPr>
        <w:t>тельное зрелище! Мухокот то урчал от восторга, то падал навзничь от усталости.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Потом он и вовсе уснул, оставив на всякий пожарный случай  приоткрытыми хитрющие глаза: а вдруг прилетят летучие мыши, за которыми он был не прочь погоняться еще полчасика, потому что сильно их любил…. кушать. Да, странная штука любовь!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конечно, загипнотизированные кульбитами мухокота, зрит</w:t>
      </w:r>
      <w:r w:rsidRPr="005D0369">
        <w:rPr>
          <w:rFonts w:ascii="Times New Roman" w:hAnsi="Times New Roman" w:cs="Times New Roman"/>
          <w:szCs w:val="28"/>
        </w:rPr>
        <w:t>е</w:t>
      </w:r>
      <w:r w:rsidRPr="005D0369">
        <w:rPr>
          <w:rFonts w:ascii="Times New Roman" w:hAnsi="Times New Roman" w:cs="Times New Roman"/>
          <w:szCs w:val="28"/>
        </w:rPr>
        <w:t>ли не заметили, куда подевалась Каракула. Они предположили, что улитка находится внутри эклера с медовой начинкой.</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Над стадионом вспыхнул салют, зазвучала песня:</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Черная гора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Черная с утра.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Как ни поверни –</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Черная внутри.</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b/>
          <w:bCs/>
          <w:szCs w:val="28"/>
        </w:rPr>
        <w:t>Припев:</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Мы так и не узнаем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Что значит слово «честь»: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Мы нечисть, мы нечисть,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Которую не счесть.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 черной той горе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Черная дыра.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 ней мы – как в норе –</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пляшем у костра.</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b/>
          <w:bCs/>
          <w:szCs w:val="28"/>
        </w:rPr>
        <w:t>Припев:</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Мы так и не узнаем –</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Что значит слово «честь»:</w:t>
      </w:r>
    </w:p>
    <w:p w:rsidR="00885273" w:rsidRDefault="00885273" w:rsidP="0066075E">
      <w:pPr>
        <w:tabs>
          <w:tab w:val="left" w:pos="1080"/>
        </w:tabs>
        <w:ind w:left="720" w:right="805" w:firstLine="720"/>
        <w:rPr>
          <w:rFonts w:ascii="Times New Roman" w:hAnsi="Times New Roman" w:cs="Times New Roman"/>
          <w:noProof/>
          <w:szCs w:val="28"/>
          <w:lang w:val="en-US"/>
        </w:rPr>
      </w:pPr>
    </w:p>
    <w:p w:rsidR="00885273" w:rsidRPr="00BB337E" w:rsidRDefault="00885273" w:rsidP="0066075E">
      <w:p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Мы нечисть</w:t>
      </w:r>
    </w:p>
    <w:p w:rsidR="00885273" w:rsidRPr="0066075E" w:rsidRDefault="00885273" w:rsidP="0066075E">
      <w:pPr>
        <w:tabs>
          <w:tab w:val="left" w:pos="1080"/>
        </w:tabs>
        <w:ind w:left="720" w:right="805" w:firstLine="720"/>
        <w:rPr>
          <w:rFonts w:ascii="Times New Roman" w:hAnsi="Times New Roman" w:cs="Times New Roman"/>
          <w:szCs w:val="28"/>
        </w:rPr>
      </w:pPr>
      <w:r w:rsidRPr="00BB337E">
        <w:rPr>
          <w:rFonts w:ascii="Times New Roman" w:hAnsi="Times New Roman" w:cs="Times New Roman"/>
          <w:szCs w:val="28"/>
        </w:rPr>
        <w:t xml:space="preserve">                   </w:t>
      </w:r>
      <w:r w:rsidRPr="005D0369">
        <w:rPr>
          <w:rFonts w:ascii="Times New Roman" w:hAnsi="Times New Roman" w:cs="Times New Roman"/>
          <w:szCs w:val="28"/>
        </w:rPr>
        <w:t xml:space="preserve"> мы нечисть,</w:t>
      </w:r>
      <w:r w:rsidRPr="0066075E">
        <w:rPr>
          <w:rFonts w:ascii="Times New Roman" w:hAnsi="Times New Roman" w:cs="Times New Roman"/>
          <w:noProof/>
          <w:szCs w:val="28"/>
        </w:rPr>
        <w:t xml:space="preserve">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Которую не счесть.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Бубли-мубли-губли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Мы черны, как угли,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Потому что на заре</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Поклоняемся золе.</w:t>
      </w:r>
    </w:p>
    <w:p w:rsidR="00885273" w:rsidRPr="005D0369" w:rsidRDefault="00885273" w:rsidP="005A3BF8">
      <w:pPr>
        <w:tabs>
          <w:tab w:val="left" w:pos="1080"/>
        </w:tabs>
        <w:ind w:left="720" w:right="805" w:firstLine="720"/>
        <w:jc w:val="both"/>
        <w:rPr>
          <w:rFonts w:ascii="Times New Roman" w:hAnsi="Times New Roman" w:cs="Times New Roman"/>
          <w:szCs w:val="28"/>
        </w:rPr>
      </w:pPr>
    </w:p>
    <w:p w:rsidR="00885273" w:rsidRPr="005D0369" w:rsidRDefault="00885273" w:rsidP="005A3BF8">
      <w:p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b/>
          <w:bCs/>
          <w:szCs w:val="28"/>
        </w:rPr>
        <w:t>Припев:</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Мы так и не узнаем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Что значит слово «честь»: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Мы нечисть, мы нечисть,</w:t>
      </w:r>
    </w:p>
    <w:p w:rsidR="00885273" w:rsidRPr="00BB337E"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Которую не счесть.</w:t>
      </w:r>
    </w:p>
    <w:p w:rsidR="00885273" w:rsidRPr="00BB337E" w:rsidRDefault="00885273" w:rsidP="005A3BF8">
      <w:pPr>
        <w:tabs>
          <w:tab w:val="left" w:pos="1080"/>
        </w:tabs>
        <w:ind w:left="720" w:right="805" w:firstLine="720"/>
        <w:jc w:val="both"/>
        <w:rPr>
          <w:rFonts w:ascii="Times New Roman" w:hAnsi="Times New Roman" w:cs="Times New Roman"/>
          <w:szCs w:val="28"/>
        </w:rPr>
      </w:pPr>
    </w:p>
    <w:p w:rsidR="00885273" w:rsidRPr="00BB337E" w:rsidRDefault="00885273" w:rsidP="005A3BF8">
      <w:p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Перла шепнула Каракуле:</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Уважаемая, ничему не удивляйтесь и ничего не бойтесь. Мы сделали вас невидимой, и теперь поможем вернуться на родину.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 xml:space="preserve"> Спасибо! Чудесно! Спасибо, милые. Я вам так благода</w:t>
      </w:r>
      <w:r w:rsidRPr="005D0369">
        <w:rPr>
          <w:rFonts w:ascii="Times New Roman" w:hAnsi="Times New Roman" w:cs="Times New Roman"/>
          <w:szCs w:val="28"/>
        </w:rPr>
        <w:t>р</w:t>
      </w:r>
      <w:r w:rsidRPr="005D0369">
        <w:rPr>
          <w:rFonts w:ascii="Times New Roman" w:hAnsi="Times New Roman" w:cs="Times New Roman"/>
          <w:szCs w:val="28"/>
        </w:rPr>
        <w:t>на…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Но будьте осторожны. Старайтесь не прислоняться к спи</w:t>
      </w:r>
      <w:r w:rsidRPr="005D0369">
        <w:rPr>
          <w:rFonts w:ascii="Times New Roman" w:hAnsi="Times New Roman" w:cs="Times New Roman"/>
          <w:szCs w:val="28"/>
        </w:rPr>
        <w:t>н</w:t>
      </w:r>
      <w:r w:rsidRPr="005D0369">
        <w:rPr>
          <w:rFonts w:ascii="Times New Roman" w:hAnsi="Times New Roman" w:cs="Times New Roman"/>
          <w:szCs w:val="28"/>
        </w:rPr>
        <w:t>кам кресел. Мы покрыли вас очень тонким слоем пыльцы, и она м</w:t>
      </w:r>
      <w:r w:rsidRPr="005D0369">
        <w:rPr>
          <w:rFonts w:ascii="Times New Roman" w:hAnsi="Times New Roman" w:cs="Times New Roman"/>
          <w:szCs w:val="28"/>
        </w:rPr>
        <w:t>о</w:t>
      </w:r>
      <w:r w:rsidRPr="005D0369">
        <w:rPr>
          <w:rFonts w:ascii="Times New Roman" w:hAnsi="Times New Roman" w:cs="Times New Roman"/>
          <w:szCs w:val="28"/>
        </w:rPr>
        <w:t>жет облететь в любую минуту.</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Я все поняла, – ответила старая улитка.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b/>
          <w:bCs/>
          <w:szCs w:val="28"/>
        </w:rPr>
      </w:pPr>
      <w:r w:rsidRPr="005D0369">
        <w:rPr>
          <w:rFonts w:ascii="Times New Roman" w:hAnsi="Times New Roman" w:cs="Times New Roman"/>
          <w:szCs w:val="28"/>
        </w:rPr>
        <w:t>Поспешим! – Сказала Тринда. – Нам еще надо спасти Ск</w:t>
      </w:r>
      <w:r w:rsidRPr="005D0369">
        <w:rPr>
          <w:rFonts w:ascii="Times New Roman" w:hAnsi="Times New Roman" w:cs="Times New Roman"/>
          <w:szCs w:val="28"/>
        </w:rPr>
        <w:t>у</w:t>
      </w:r>
      <w:r w:rsidRPr="005D0369">
        <w:rPr>
          <w:rFonts w:ascii="Times New Roman" w:hAnsi="Times New Roman" w:cs="Times New Roman"/>
          <w:szCs w:val="28"/>
        </w:rPr>
        <w:t>кера, а мы даже не знаем, где его искать. Мы и вас то нашли сове</w:t>
      </w:r>
      <w:r w:rsidRPr="005D0369">
        <w:rPr>
          <w:rFonts w:ascii="Times New Roman" w:hAnsi="Times New Roman" w:cs="Times New Roman"/>
          <w:szCs w:val="28"/>
        </w:rPr>
        <w:t>р</w:t>
      </w:r>
      <w:r w:rsidRPr="005D0369">
        <w:rPr>
          <w:rFonts w:ascii="Times New Roman" w:hAnsi="Times New Roman" w:cs="Times New Roman"/>
          <w:szCs w:val="28"/>
        </w:rPr>
        <w:t>шенно случайно.</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 мне сильно повезло, – сказала Каракула, и, потеряв от радости равновесие, с шумом покатилась по ступеням партера. От н</w:t>
      </w:r>
      <w:r w:rsidRPr="005D0369">
        <w:rPr>
          <w:rFonts w:ascii="Times New Roman" w:hAnsi="Times New Roman" w:cs="Times New Roman"/>
          <w:szCs w:val="28"/>
        </w:rPr>
        <w:t>е</w:t>
      </w:r>
      <w:r w:rsidRPr="005D0369">
        <w:rPr>
          <w:rFonts w:ascii="Times New Roman" w:hAnsi="Times New Roman" w:cs="Times New Roman"/>
          <w:szCs w:val="28"/>
        </w:rPr>
        <w:t>скончаемых ударов пыльца с ее домика осыпалась, и она опять стала наполовину видимой.</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На счастье ее тут же заметили вовремя подоспевшие Скукер и Виула. Виула, уже не надеялась  увидеть бабушку </w:t>
      </w:r>
      <w:r>
        <w:rPr>
          <w:rFonts w:ascii="Times New Roman" w:hAnsi="Times New Roman" w:cs="Times New Roman"/>
          <w:szCs w:val="28"/>
        </w:rPr>
        <w:t>живой.</w:t>
      </w:r>
      <w:r w:rsidRPr="005D0369">
        <w:rPr>
          <w:rFonts w:ascii="Times New Roman" w:hAnsi="Times New Roman" w:cs="Times New Roman"/>
          <w:szCs w:val="28"/>
        </w:rPr>
        <w:t xml:space="preserve"> Она обрад</w:t>
      </w:r>
      <w:r w:rsidRPr="005D0369">
        <w:rPr>
          <w:rFonts w:ascii="Times New Roman" w:hAnsi="Times New Roman" w:cs="Times New Roman"/>
          <w:szCs w:val="28"/>
        </w:rPr>
        <w:t>о</w:t>
      </w:r>
      <w:r w:rsidRPr="005D0369">
        <w:rPr>
          <w:rFonts w:ascii="Times New Roman" w:hAnsi="Times New Roman" w:cs="Times New Roman"/>
          <w:szCs w:val="28"/>
        </w:rPr>
        <w:t>вано закричала: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Бабушка, бабушка, я здесь!</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Наверное, это было не самое разумное решение: кричать на весь Колизей, но разве искренняя радость управляема?!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Внимание Жабера  моментально переключилось на троицу бе</w:t>
      </w:r>
      <w:r w:rsidRPr="005D0369">
        <w:rPr>
          <w:rFonts w:ascii="Times New Roman" w:hAnsi="Times New Roman" w:cs="Times New Roman"/>
          <w:szCs w:val="28"/>
        </w:rPr>
        <w:t>г</w:t>
      </w:r>
      <w:r w:rsidRPr="005D0369">
        <w:rPr>
          <w:rFonts w:ascii="Times New Roman" w:hAnsi="Times New Roman" w:cs="Times New Roman"/>
          <w:szCs w:val="28"/>
        </w:rPr>
        <w:t xml:space="preserve">лецов, и он приказал страже взять их живыми или мертвыми. </w:t>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Лови! Держи! – Кричал он. – Сделайте, сделайте мне из них одуванчиковый суп!</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Мухокот, решив, что и ему пора включиться в охоту, зарычал как бритоголовый лев:</w:t>
      </w:r>
    </w:p>
    <w:p w:rsidR="00885273" w:rsidRDefault="00885273" w:rsidP="005A3BF8">
      <w:pPr>
        <w:tabs>
          <w:tab w:val="left" w:pos="1080"/>
        </w:tabs>
        <w:ind w:left="720" w:right="805" w:firstLine="720"/>
        <w:jc w:val="both"/>
        <w:rPr>
          <w:rFonts w:ascii="Times New Roman" w:hAnsi="Times New Roman" w:cs="Times New Roman"/>
          <w:szCs w:val="28"/>
        </w:rPr>
      </w:pPr>
      <w:r>
        <w:rPr>
          <w:rFonts w:ascii="Times New Roman" w:hAnsi="Times New Roman" w:cs="Times New Roman"/>
          <w:szCs w:val="28"/>
        </w:rPr>
        <w:t>–</w:t>
      </w:r>
      <w:r w:rsidRPr="005D0369">
        <w:rPr>
          <w:rFonts w:ascii="Times New Roman" w:hAnsi="Times New Roman" w:cs="Times New Roman"/>
          <w:szCs w:val="28"/>
        </w:rPr>
        <w:t xml:space="preserve">      Мяв! Мяв! Мяву! Мяв! Мяв! Мяву! Всех мышей – в канаву!</w:t>
      </w:r>
    </w:p>
    <w:p w:rsidR="00885273" w:rsidRPr="002946CA" w:rsidRDefault="00885273" w:rsidP="005A3BF8">
      <w:pPr>
        <w:pStyle w:val="Heading1"/>
        <w:ind w:right="805" w:firstLine="1560"/>
      </w:pPr>
      <w:r w:rsidRPr="002946CA">
        <w:t xml:space="preserve">21. </w:t>
      </w:r>
      <w:r>
        <w:pict>
          <v:shape id="_x0000_i1046" type="#_x0000_t136" style="width:30pt;height:51pt">
            <v:shadow color="#868686"/>
            <v:textpath style="font-family:&quot;Arial Black&quot;;v-text-kern:t" trim="t" fitpath="t" string="Н"/>
          </v:shape>
        </w:pict>
      </w:r>
      <w:r w:rsidRPr="002946CA">
        <w:t>а</w:t>
      </w:r>
      <w:r>
        <w:t xml:space="preserve"> </w:t>
      </w:r>
      <w:r w:rsidRPr="002946CA">
        <w:t>встречу тайне старинных часов.</w:t>
      </w:r>
    </w:p>
    <w:p w:rsidR="00885273" w:rsidRPr="002946CA" w:rsidRDefault="00885273" w:rsidP="005A3BF8">
      <w:pPr>
        <w:pStyle w:val="Heading1"/>
        <w:ind w:right="805" w:firstLine="1560"/>
      </w:pPr>
      <w:r w:rsidRPr="002946CA">
        <w:t xml:space="preserve"> Да здравствует победа!</w:t>
      </w:r>
      <w:r w:rsidRPr="002946CA">
        <w:tab/>
      </w:r>
    </w:p>
    <w:p w:rsidR="00885273" w:rsidRPr="005D0369" w:rsidRDefault="00885273" w:rsidP="005A3BF8">
      <w:pPr>
        <w:tabs>
          <w:tab w:val="left" w:pos="0"/>
        </w:tabs>
        <w:ind w:left="720" w:right="805" w:firstLine="720"/>
        <w:jc w:val="both"/>
        <w:rPr>
          <w:rFonts w:ascii="Times New Roman" w:hAnsi="Times New Roman" w:cs="Times New Roman"/>
          <w:b/>
          <w:bCs/>
          <w:szCs w:val="28"/>
        </w:rPr>
      </w:pPr>
      <w:r w:rsidRPr="005D0369">
        <w:rPr>
          <w:rFonts w:ascii="Times New Roman" w:hAnsi="Times New Roman" w:cs="Times New Roman"/>
          <w:b/>
          <w:bCs/>
          <w:szCs w:val="28"/>
        </w:rPr>
        <w:tab/>
      </w:r>
      <w:r w:rsidRPr="005D0369">
        <w:rPr>
          <w:rFonts w:ascii="Times New Roman" w:hAnsi="Times New Roman" w:cs="Times New Roman"/>
          <w:b/>
          <w:bCs/>
          <w:szCs w:val="28"/>
        </w:rPr>
        <w:tab/>
      </w:r>
      <w:r w:rsidRPr="005D0369">
        <w:rPr>
          <w:rFonts w:ascii="Times New Roman" w:hAnsi="Times New Roman" w:cs="Times New Roman"/>
          <w:b/>
          <w:bCs/>
          <w:szCs w:val="28"/>
        </w:rPr>
        <w:tab/>
      </w:r>
      <w:r w:rsidRPr="005D0369">
        <w:rPr>
          <w:rFonts w:ascii="Times New Roman" w:hAnsi="Times New Roman" w:cs="Times New Roman"/>
          <w:b/>
          <w:bCs/>
          <w:szCs w:val="28"/>
        </w:rPr>
        <w:tab/>
      </w:r>
      <w:r w:rsidRPr="005D0369">
        <w:rPr>
          <w:rFonts w:ascii="Times New Roman" w:hAnsi="Times New Roman" w:cs="Times New Roman"/>
          <w:b/>
          <w:bCs/>
          <w:szCs w:val="28"/>
        </w:rPr>
        <w:tab/>
      </w:r>
      <w:r w:rsidRPr="005D0369">
        <w:rPr>
          <w:rFonts w:ascii="Times New Roman" w:hAnsi="Times New Roman" w:cs="Times New Roman"/>
          <w:b/>
          <w:bCs/>
          <w:szCs w:val="28"/>
        </w:rPr>
        <w:tab/>
      </w:r>
      <w:r w:rsidRPr="005D0369">
        <w:rPr>
          <w:rFonts w:ascii="Times New Roman" w:hAnsi="Times New Roman" w:cs="Times New Roman"/>
          <w:b/>
          <w:bCs/>
          <w:szCs w:val="28"/>
        </w:rPr>
        <w:tab/>
      </w:r>
      <w:r w:rsidRPr="005D0369">
        <w:rPr>
          <w:rFonts w:ascii="Times New Roman" w:hAnsi="Times New Roman" w:cs="Times New Roman"/>
          <w:b/>
          <w:bCs/>
          <w:szCs w:val="28"/>
        </w:rPr>
        <w:tab/>
      </w:r>
    </w:p>
    <w:p w:rsidR="00885273" w:rsidRPr="005D0369" w:rsidRDefault="00885273" w:rsidP="005A3BF8">
      <w:pPr>
        <w:tabs>
          <w:tab w:val="left" w:pos="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проявлял чудеса отваги. Удачно сгруппировавшись, Скукер то скатывался в проход, то, неожиданно, взмахнув руками, б</w:t>
      </w:r>
      <w:r w:rsidRPr="005D0369">
        <w:rPr>
          <w:rFonts w:ascii="Times New Roman" w:hAnsi="Times New Roman" w:cs="Times New Roman"/>
          <w:szCs w:val="28"/>
        </w:rPr>
        <w:t>у</w:t>
      </w:r>
      <w:r w:rsidRPr="005D0369">
        <w:rPr>
          <w:rFonts w:ascii="Times New Roman" w:hAnsi="Times New Roman" w:cs="Times New Roman"/>
          <w:szCs w:val="28"/>
        </w:rPr>
        <w:t>квально рассыпал по сторонам ошарашенных полицейских. Зажатые креслами, они не могли надеть на него наручники, промахивались, и замки  защелкивались на запястьях нечестии. Проталкиваясь к вых</w:t>
      </w:r>
      <w:r w:rsidRPr="005D0369">
        <w:rPr>
          <w:rFonts w:ascii="Times New Roman" w:hAnsi="Times New Roman" w:cs="Times New Roman"/>
          <w:szCs w:val="28"/>
        </w:rPr>
        <w:t>о</w:t>
      </w:r>
      <w:r w:rsidRPr="005D0369">
        <w:rPr>
          <w:rFonts w:ascii="Times New Roman" w:hAnsi="Times New Roman" w:cs="Times New Roman"/>
          <w:szCs w:val="28"/>
        </w:rPr>
        <w:t xml:space="preserve">ду, каракатицы и вурдалаки сбивали друг друга с ног. </w:t>
      </w:r>
    </w:p>
    <w:p w:rsidR="00885273" w:rsidRPr="005D0369" w:rsidRDefault="00885273" w:rsidP="00B4305D">
      <w:p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 xml:space="preserve"> Скукер, оказавшись в центре кучи-малы,  вырвал из рук  разъ</w:t>
      </w:r>
      <w:r w:rsidRPr="005D0369">
        <w:rPr>
          <w:rFonts w:ascii="Times New Roman" w:hAnsi="Times New Roman" w:cs="Times New Roman"/>
          <w:szCs w:val="28"/>
        </w:rPr>
        <w:t>я</w:t>
      </w:r>
      <w:r w:rsidRPr="005D0369">
        <w:rPr>
          <w:rFonts w:ascii="Times New Roman" w:hAnsi="Times New Roman" w:cs="Times New Roman"/>
          <w:szCs w:val="28"/>
        </w:rPr>
        <w:t>ренных, будто спущенных с цепи стражников, перепуганную и изм</w:t>
      </w:r>
      <w:r w:rsidRPr="005D0369">
        <w:rPr>
          <w:rFonts w:ascii="Times New Roman" w:hAnsi="Times New Roman" w:cs="Times New Roman"/>
          <w:szCs w:val="28"/>
        </w:rPr>
        <w:t>у</w:t>
      </w:r>
      <w:r w:rsidRPr="005D0369">
        <w:rPr>
          <w:rFonts w:ascii="Times New Roman" w:hAnsi="Times New Roman" w:cs="Times New Roman"/>
          <w:szCs w:val="28"/>
        </w:rPr>
        <w:t>ченную Каракулу, и, заслоняя её от хаотичных ударов и пинков, вск</w:t>
      </w:r>
      <w:r w:rsidRPr="005D0369">
        <w:rPr>
          <w:rFonts w:ascii="Times New Roman" w:hAnsi="Times New Roman" w:cs="Times New Roman"/>
          <w:szCs w:val="28"/>
        </w:rPr>
        <w:t>а</w:t>
      </w:r>
      <w:r w:rsidRPr="005D0369">
        <w:rPr>
          <w:rFonts w:ascii="Times New Roman" w:hAnsi="Times New Roman" w:cs="Times New Roman"/>
          <w:szCs w:val="28"/>
        </w:rPr>
        <w:t>рабкался на спину огромного древесного жука.</w:t>
      </w:r>
      <w:r w:rsidRPr="005D0369">
        <w:rPr>
          <w:snapToGrid w:val="0"/>
          <w:w w:val="0"/>
          <w:sz w:val="2"/>
          <w:u w:color="000000"/>
          <w:bdr w:val="none" w:sz="0" w:space="0" w:color="000000"/>
          <w:shd w:val="clear" w:color="000000" w:fill="000000"/>
        </w:rPr>
        <w:t xml:space="preserve"> </w:t>
      </w:r>
      <w:r w:rsidRPr="005D0369">
        <w:rPr>
          <w:rFonts w:ascii="Times New Roman" w:hAnsi="Times New Roman" w:cs="Times New Roman"/>
          <w:szCs w:val="28"/>
        </w:rPr>
        <w:t>Тот сам понёс их к в</w:t>
      </w:r>
      <w:r w:rsidRPr="005D0369">
        <w:rPr>
          <w:rFonts w:ascii="Times New Roman" w:hAnsi="Times New Roman" w:cs="Times New Roman"/>
          <w:szCs w:val="28"/>
        </w:rPr>
        <w:t>ы</w:t>
      </w:r>
      <w:r w:rsidRPr="005D0369">
        <w:rPr>
          <w:rFonts w:ascii="Times New Roman" w:hAnsi="Times New Roman" w:cs="Times New Roman"/>
          <w:szCs w:val="28"/>
        </w:rPr>
        <w:t xml:space="preserve">ходу, орудуя челюстями, как ножницами.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Бабуля, бабуля! – Бросилась ей на шею Виула.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Сейчас не время для объяснений в любви. Если мы не п</w:t>
      </w:r>
      <w:r w:rsidRPr="005D0369">
        <w:rPr>
          <w:rFonts w:ascii="Times New Roman" w:hAnsi="Times New Roman" w:cs="Times New Roman"/>
          <w:szCs w:val="28"/>
        </w:rPr>
        <w:t>о</w:t>
      </w:r>
      <w:r w:rsidRPr="005D0369">
        <w:rPr>
          <w:rFonts w:ascii="Times New Roman" w:hAnsi="Times New Roman" w:cs="Times New Roman"/>
          <w:szCs w:val="28"/>
        </w:rPr>
        <w:t>торопимся, то нам уже ничего не поможет.</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тут они услышали победный клич гномов, которые как раз вовремя показались невдалеке, прорвав вражеский кордон.</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Вперед, друзья, вперед! Мы маленький народ, но мы идем вперёд. Вперёд, друзья, вперед!</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Они, кто на бревнах, кто на можжевеловой расческе, перепра</w:t>
      </w:r>
      <w:r w:rsidRPr="005D0369">
        <w:rPr>
          <w:rFonts w:ascii="Times New Roman" w:hAnsi="Times New Roman" w:cs="Times New Roman"/>
          <w:szCs w:val="28"/>
        </w:rPr>
        <w:t>в</w:t>
      </w:r>
      <w:r w:rsidRPr="005D0369">
        <w:rPr>
          <w:rFonts w:ascii="Times New Roman" w:hAnsi="Times New Roman" w:cs="Times New Roman"/>
          <w:szCs w:val="28"/>
        </w:rPr>
        <w:t xml:space="preserve">лялись через ров.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Полицейские пытались спихнуть Скукеру со спины жука-дровосека дубинками, но он висел на его крыле, как на подножке а</w:t>
      </w:r>
      <w:r w:rsidRPr="005D0369">
        <w:rPr>
          <w:rFonts w:ascii="Times New Roman" w:hAnsi="Times New Roman" w:cs="Times New Roman"/>
          <w:szCs w:val="28"/>
        </w:rPr>
        <w:t>в</w:t>
      </w:r>
      <w:r w:rsidRPr="005D0369">
        <w:rPr>
          <w:rFonts w:ascii="Times New Roman" w:hAnsi="Times New Roman" w:cs="Times New Roman"/>
          <w:szCs w:val="28"/>
        </w:rPr>
        <w:t xml:space="preserve">томобиля, надёжно прижимая к груди двух улиток.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Каракула с Виулой ещё успевали раздавать тумаки меша</w:t>
      </w:r>
      <w:r w:rsidRPr="005D0369">
        <w:rPr>
          <w:rFonts w:ascii="Times New Roman" w:hAnsi="Times New Roman" w:cs="Times New Roman"/>
          <w:szCs w:val="28"/>
        </w:rPr>
        <w:t>в</w:t>
      </w:r>
      <w:r w:rsidRPr="005D0369">
        <w:rPr>
          <w:rFonts w:ascii="Times New Roman" w:hAnsi="Times New Roman" w:cs="Times New Roman"/>
          <w:szCs w:val="28"/>
        </w:rPr>
        <w:t>шейся под ногами нечисти.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Тринда распыляла последний мешочек с волшебным порошком. Ей было сложно действовать опрыскивателем прицельно, и знач</w:t>
      </w:r>
      <w:r w:rsidRPr="005D0369">
        <w:rPr>
          <w:rFonts w:ascii="Times New Roman" w:hAnsi="Times New Roman" w:cs="Times New Roman"/>
          <w:szCs w:val="28"/>
        </w:rPr>
        <w:t>и</w:t>
      </w:r>
      <w:r w:rsidRPr="005D0369">
        <w:rPr>
          <w:rFonts w:ascii="Times New Roman" w:hAnsi="Times New Roman" w:cs="Times New Roman"/>
          <w:szCs w:val="28"/>
        </w:rPr>
        <w:t>тельная часть пыльцы расходовалась не по назначению. Порошок ра</w:t>
      </w:r>
      <w:r w:rsidRPr="005D0369">
        <w:rPr>
          <w:rFonts w:ascii="Times New Roman" w:hAnsi="Times New Roman" w:cs="Times New Roman"/>
          <w:szCs w:val="28"/>
        </w:rPr>
        <w:t>з</w:t>
      </w:r>
      <w:r w:rsidRPr="005D0369">
        <w:rPr>
          <w:rFonts w:ascii="Times New Roman" w:hAnsi="Times New Roman" w:cs="Times New Roman"/>
          <w:szCs w:val="28"/>
        </w:rPr>
        <w:t>летался во все стороны, делая невидимыми не только Скукера и ул</w:t>
      </w:r>
      <w:r w:rsidRPr="005D0369">
        <w:rPr>
          <w:rFonts w:ascii="Times New Roman" w:hAnsi="Times New Roman" w:cs="Times New Roman"/>
          <w:szCs w:val="28"/>
        </w:rPr>
        <w:t>и</w:t>
      </w:r>
      <w:r w:rsidRPr="005D0369">
        <w:rPr>
          <w:rFonts w:ascii="Times New Roman" w:hAnsi="Times New Roman" w:cs="Times New Roman"/>
          <w:szCs w:val="28"/>
        </w:rPr>
        <w:t xml:space="preserve">ток, но и их врагов. Правда, им это преимуществ никаких не давало, а только запутывало. Так, к примеру, Чёрная Вдова, не найдя на своей шее пухового платка, стала в панике оплетать паутиной всех подряд.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w:t>
      </w:r>
      <w:r w:rsidRPr="005D0369">
        <w:rPr>
          <w:rFonts w:ascii="Times New Roman" w:hAnsi="Times New Roman" w:cs="Times New Roman"/>
          <w:szCs w:val="28"/>
        </w:rPr>
        <w:tab/>
        <w:t>Чур меня, Чур меня! – отмахивалась от её объятий муха Цеце.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w:t>
      </w:r>
      <w:r w:rsidRPr="005D0369">
        <w:rPr>
          <w:rFonts w:ascii="Times New Roman" w:hAnsi="Times New Roman" w:cs="Times New Roman"/>
          <w:szCs w:val="28"/>
        </w:rPr>
        <w:tab/>
        <w:t>Брысь, несчастная! – шикал на Черную Вдову упырёнок Аа, принимая паучиху за маленького котёнка.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Всё перепуталось в царстве Жабёра.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Сам же царь отправился в свои апартаменты, как говорится, от греха подальше. А, покидая ложу, он приказал включить на полную мощность насосную станцию.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 мгновение ока в город хлынули потоки воды, смывая всё на своем пути.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Скукера с Каракулой и Виулой накрыло волной.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Часы на Восточной башне пробили двенадцать.</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О, это было время разгула нечистой силы! В своих владениях она обретала второе дыхание. Мощь ее после наступления полночи возрастала многократно. И с каждой минутой только усиливалась.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Жабер, например, за ночь вырастал до размеров бронзовой ст</w:t>
      </w:r>
      <w:r w:rsidRPr="005D0369">
        <w:rPr>
          <w:rFonts w:ascii="Times New Roman" w:hAnsi="Times New Roman" w:cs="Times New Roman"/>
          <w:szCs w:val="28"/>
        </w:rPr>
        <w:t>а</w:t>
      </w:r>
      <w:r w:rsidRPr="005D0369">
        <w:rPr>
          <w:rFonts w:ascii="Times New Roman" w:hAnsi="Times New Roman" w:cs="Times New Roman"/>
          <w:szCs w:val="28"/>
        </w:rPr>
        <w:t xml:space="preserve">туи на площади Ага, а у Кощея Бессмертного увеличивался живот. Он становился размером с тыкву. </w:t>
      </w:r>
      <w:r w:rsidRPr="005D0369">
        <w:rPr>
          <w:rFonts w:ascii="Times New Roman" w:hAnsi="Times New Roman" w:cs="Times New Roman"/>
          <w:szCs w:val="28"/>
        </w:rPr>
        <w:tab/>
      </w:r>
      <w:r w:rsidRPr="005D0369">
        <w:rPr>
          <w:rFonts w:ascii="Times New Roman" w:hAnsi="Times New Roman" w:cs="Times New Roman"/>
          <w:szCs w:val="28"/>
        </w:rPr>
        <w:tab/>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 ночное время нечисть была особенно опасна. Она безбоязне</w:t>
      </w:r>
      <w:r w:rsidRPr="005D0369">
        <w:rPr>
          <w:rFonts w:ascii="Times New Roman" w:hAnsi="Times New Roman" w:cs="Times New Roman"/>
          <w:szCs w:val="28"/>
        </w:rPr>
        <w:t>н</w:t>
      </w:r>
      <w:r w:rsidRPr="005D0369">
        <w:rPr>
          <w:rFonts w:ascii="Times New Roman" w:hAnsi="Times New Roman" w:cs="Times New Roman"/>
          <w:szCs w:val="28"/>
        </w:rPr>
        <w:t xml:space="preserve">но разгуливала по улицам, нападала на прохожих, вырывала из рук размечтавшихся влюблённых букеты цветов, сталкивала с обочины светлячков, перевертывала бочки с каплями росы, словом, хулиганила и разбойничала, ни как могла, а как власть разрешала.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Собственно, полиции такой разгул нечестии был только на р</w:t>
      </w:r>
      <w:r w:rsidRPr="005D0369">
        <w:rPr>
          <w:rFonts w:ascii="Times New Roman" w:hAnsi="Times New Roman" w:cs="Times New Roman"/>
          <w:szCs w:val="28"/>
        </w:rPr>
        <w:t>у</w:t>
      </w:r>
      <w:r w:rsidRPr="005D0369">
        <w:rPr>
          <w:rFonts w:ascii="Times New Roman" w:hAnsi="Times New Roman" w:cs="Times New Roman"/>
          <w:szCs w:val="28"/>
        </w:rPr>
        <w:t>ку. Они и сами были не прочь обчистить подгулявшего вурдалака. Г</w:t>
      </w:r>
      <w:r w:rsidRPr="005D0369">
        <w:rPr>
          <w:rFonts w:ascii="Times New Roman" w:hAnsi="Times New Roman" w:cs="Times New Roman"/>
          <w:szCs w:val="28"/>
        </w:rPr>
        <w:t>у</w:t>
      </w:r>
      <w:r w:rsidRPr="005D0369">
        <w:rPr>
          <w:rFonts w:ascii="Times New Roman" w:hAnsi="Times New Roman" w:cs="Times New Roman"/>
          <w:szCs w:val="28"/>
        </w:rPr>
        <w:t xml:space="preserve">ляй, братва, веселись – лишь бы царя никто не трогал!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Вот и сейчас полиция практически ни во что не вмешивалась. Не видно было ни одной машины со спасателями. Вспыхивали, как спички, здания. Дымом от пожаров можно было задохнуться. Лоп</w:t>
      </w:r>
      <w:r w:rsidRPr="005D0369">
        <w:rPr>
          <w:rFonts w:ascii="Times New Roman" w:hAnsi="Times New Roman" w:cs="Times New Roman"/>
          <w:szCs w:val="28"/>
        </w:rPr>
        <w:t>а</w:t>
      </w:r>
      <w:r w:rsidRPr="005D0369">
        <w:rPr>
          <w:rFonts w:ascii="Times New Roman" w:hAnsi="Times New Roman" w:cs="Times New Roman"/>
          <w:szCs w:val="28"/>
        </w:rPr>
        <w:t xml:space="preserve">лись стекла в домах. Их осколки превращались в снаряды. Повсюду слышались взрывы. В общем, приближался апокалипсис.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Полиция бездействовала.</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на неё, понятно, и не надеялся, ведь это была разбойн</w:t>
      </w:r>
      <w:r w:rsidRPr="005D0369">
        <w:rPr>
          <w:rFonts w:ascii="Times New Roman" w:hAnsi="Times New Roman" w:cs="Times New Roman"/>
          <w:szCs w:val="28"/>
        </w:rPr>
        <w:t>и</w:t>
      </w:r>
      <w:r w:rsidRPr="005D0369">
        <w:rPr>
          <w:rFonts w:ascii="Times New Roman" w:hAnsi="Times New Roman" w:cs="Times New Roman"/>
          <w:szCs w:val="28"/>
        </w:rPr>
        <w:t xml:space="preserve">чья полиция.   </w:t>
      </w:r>
      <w:r w:rsidRPr="005D0369">
        <w:rPr>
          <w:rFonts w:ascii="Times New Roman" w:hAnsi="Times New Roman" w:cs="Times New Roman"/>
          <w:szCs w:val="28"/>
        </w:rPr>
        <w:tab/>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Но спасение было рядом. Скукер успел схватить брошенный ему конец веревки, и гномы втянули его на борт можжевеловой ра</w:t>
      </w:r>
      <w:r w:rsidRPr="005D0369">
        <w:rPr>
          <w:rFonts w:ascii="Times New Roman" w:hAnsi="Times New Roman" w:cs="Times New Roman"/>
          <w:szCs w:val="28"/>
        </w:rPr>
        <w:t>с</w:t>
      </w:r>
      <w:r w:rsidRPr="005D0369">
        <w:rPr>
          <w:rFonts w:ascii="Times New Roman" w:hAnsi="Times New Roman" w:cs="Times New Roman"/>
          <w:szCs w:val="28"/>
        </w:rPr>
        <w:t xml:space="preserve">чески. </w:t>
      </w:r>
    </w:p>
    <w:p w:rsidR="00885273" w:rsidRPr="005D0369" w:rsidRDefault="00885273" w:rsidP="0085617D">
      <w:pPr>
        <w:tabs>
          <w:tab w:val="left" w:pos="1080"/>
        </w:tabs>
        <w:ind w:left="720" w:right="805" w:firstLine="680"/>
        <w:jc w:val="both"/>
        <w:rPr>
          <w:rFonts w:ascii="Times New Roman" w:hAnsi="Times New Roman" w:cs="Times New Roman"/>
          <w:szCs w:val="28"/>
        </w:rPr>
      </w:pPr>
      <w:r w:rsidRPr="005D0369">
        <w:rPr>
          <w:rFonts w:ascii="Times New Roman" w:hAnsi="Times New Roman" w:cs="Times New Roman"/>
          <w:szCs w:val="28"/>
        </w:rPr>
        <w:t xml:space="preserve">Тут же мощными гребками они направили лодку-паром прочь от Черной Горы.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Нужно было как можно скорее разделаться со всеми этими ведьмами и драконами, пока они не разнесли леса на щепы, и не з</w:t>
      </w:r>
      <w:r w:rsidRPr="005D0369">
        <w:rPr>
          <w:rFonts w:ascii="Times New Roman" w:hAnsi="Times New Roman" w:cs="Times New Roman"/>
          <w:szCs w:val="28"/>
        </w:rPr>
        <w:t>а</w:t>
      </w:r>
      <w:r w:rsidRPr="005D0369">
        <w:rPr>
          <w:rFonts w:ascii="Times New Roman" w:hAnsi="Times New Roman" w:cs="Times New Roman"/>
          <w:szCs w:val="28"/>
        </w:rPr>
        <w:t xml:space="preserve">топтали всё живое вокруг.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Гномы решили добить гадину в её же логове.</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А помочь им в этом благородном деле вызвались бобры. Они свалили несколько исполинских деревьев и нарастили с их помощью стенки рва. Бегущая с насосной станции вода быстро прибывала, и скоро заградительный ров переполнился. Масса воды стала критич</w:t>
      </w:r>
      <w:r w:rsidRPr="005D0369">
        <w:rPr>
          <w:rFonts w:ascii="Times New Roman" w:hAnsi="Times New Roman" w:cs="Times New Roman"/>
          <w:szCs w:val="28"/>
        </w:rPr>
        <w:t>е</w:t>
      </w:r>
      <w:r w:rsidRPr="005D0369">
        <w:rPr>
          <w:rFonts w:ascii="Times New Roman" w:hAnsi="Times New Roman" w:cs="Times New Roman"/>
          <w:szCs w:val="28"/>
        </w:rPr>
        <w:t>ской. Ров, превратился в плотину. А так как вода продолжала беспр</w:t>
      </w:r>
      <w:r w:rsidRPr="005D0369">
        <w:rPr>
          <w:rFonts w:ascii="Times New Roman" w:hAnsi="Times New Roman" w:cs="Times New Roman"/>
          <w:szCs w:val="28"/>
        </w:rPr>
        <w:t>е</w:t>
      </w:r>
      <w:r w:rsidRPr="005D0369">
        <w:rPr>
          <w:rFonts w:ascii="Times New Roman" w:hAnsi="Times New Roman" w:cs="Times New Roman"/>
          <w:szCs w:val="28"/>
        </w:rPr>
        <w:t xml:space="preserve">рывно прибывать,  плотину вскоре прорвало, и мутные потоки, неся с собой вздыбленные стволы и камни, хлынули на замок Жабера.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Вода все рушила на своем пути.</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Да здравствует дружба! Да здравствует солидарность! – Кричали гномы, подбрасывая вверх зелёные колпаки. – Да здравств</w:t>
      </w:r>
      <w:r w:rsidRPr="005D0369">
        <w:rPr>
          <w:rFonts w:ascii="Times New Roman" w:hAnsi="Times New Roman" w:cs="Times New Roman"/>
          <w:szCs w:val="28"/>
        </w:rPr>
        <w:t>у</w:t>
      </w:r>
      <w:r w:rsidRPr="005D0369">
        <w:rPr>
          <w:rFonts w:ascii="Times New Roman" w:hAnsi="Times New Roman" w:cs="Times New Roman"/>
          <w:szCs w:val="28"/>
        </w:rPr>
        <w:t>ет Доктор Скукер! Долой ненавистного Жабера! Долой! Долой!</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Последняя вспышка фейерверка над замком утонула в воплях оркестрантов. Они побросали инструменты, и музыка смолкла. Бал превращался на глазах в стихийное бедствие. Нечистая сила взвыла в последний раз.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Это был крах империи Зла. Роскошные хрустальные люстры п</w:t>
      </w:r>
      <w:r w:rsidRPr="005D0369">
        <w:rPr>
          <w:rFonts w:ascii="Times New Roman" w:hAnsi="Times New Roman" w:cs="Times New Roman"/>
          <w:szCs w:val="28"/>
        </w:rPr>
        <w:t>а</w:t>
      </w:r>
      <w:r w:rsidRPr="005D0369">
        <w:rPr>
          <w:rFonts w:ascii="Times New Roman" w:hAnsi="Times New Roman" w:cs="Times New Roman"/>
          <w:szCs w:val="28"/>
        </w:rPr>
        <w:t>дали на головы вампиров, камни настигали змей и пауков, перевор</w:t>
      </w:r>
      <w:r w:rsidRPr="005D0369">
        <w:rPr>
          <w:rFonts w:ascii="Times New Roman" w:hAnsi="Times New Roman" w:cs="Times New Roman"/>
          <w:szCs w:val="28"/>
        </w:rPr>
        <w:t>а</w:t>
      </w:r>
      <w:r w:rsidRPr="005D0369">
        <w:rPr>
          <w:rFonts w:ascii="Times New Roman" w:hAnsi="Times New Roman" w:cs="Times New Roman"/>
          <w:szCs w:val="28"/>
        </w:rPr>
        <w:t>чивались столы и стулья с кушаньями. Замок рушился, точно был п</w:t>
      </w:r>
      <w:r w:rsidRPr="005D0369">
        <w:rPr>
          <w:rFonts w:ascii="Times New Roman" w:hAnsi="Times New Roman" w:cs="Times New Roman"/>
          <w:szCs w:val="28"/>
        </w:rPr>
        <w:t>о</w:t>
      </w:r>
      <w:r w:rsidRPr="005D0369">
        <w:rPr>
          <w:rFonts w:ascii="Times New Roman" w:hAnsi="Times New Roman" w:cs="Times New Roman"/>
          <w:szCs w:val="28"/>
        </w:rPr>
        <w:t xml:space="preserve">строен из песка. </w:t>
      </w:r>
    </w:p>
    <w:p w:rsidR="00885273" w:rsidRDefault="00885273" w:rsidP="005A3BF8">
      <w:pPr>
        <w:tabs>
          <w:tab w:val="left" w:pos="1080"/>
        </w:tabs>
        <w:ind w:left="720" w:right="805"/>
        <w:rPr>
          <w:rFonts w:ascii="Times New Roman" w:hAnsi="Times New Roman" w:cs="Times New Roman"/>
          <w:szCs w:val="28"/>
        </w:rPr>
      </w:pPr>
      <w:r w:rsidRPr="005D0369">
        <w:rPr>
          <w:rFonts w:ascii="Times New Roman" w:hAnsi="Times New Roman" w:cs="Times New Roman"/>
          <w:szCs w:val="28"/>
        </w:rPr>
        <w:t xml:space="preserve">         Жабер стукнулся головой о башню, в которой еще недавно т</w:t>
      </w:r>
      <w:r w:rsidRPr="005D0369">
        <w:rPr>
          <w:rFonts w:ascii="Times New Roman" w:hAnsi="Times New Roman" w:cs="Times New Roman"/>
          <w:szCs w:val="28"/>
        </w:rPr>
        <w:t>о</w:t>
      </w:r>
      <w:r w:rsidRPr="005D0369">
        <w:rPr>
          <w:rFonts w:ascii="Times New Roman" w:hAnsi="Times New Roman" w:cs="Times New Roman"/>
          <w:szCs w:val="28"/>
        </w:rPr>
        <w:t>мился Скукер, и она пригвоздила его к земле.</w:t>
      </w:r>
    </w:p>
    <w:p w:rsidR="00885273" w:rsidRPr="005D0369" w:rsidRDefault="00885273" w:rsidP="005A3BF8">
      <w:pPr>
        <w:tabs>
          <w:tab w:val="left" w:pos="1080"/>
        </w:tabs>
        <w:ind w:left="720" w:right="805" w:firstLine="698"/>
        <w:rPr>
          <w:rFonts w:ascii="Times New Roman" w:hAnsi="Times New Roman" w:cs="Times New Roman"/>
          <w:szCs w:val="28"/>
        </w:rPr>
      </w:pPr>
      <w:r w:rsidRPr="005D0369">
        <w:rPr>
          <w:rFonts w:ascii="Times New Roman" w:hAnsi="Times New Roman" w:cs="Times New Roman"/>
          <w:szCs w:val="28"/>
        </w:rPr>
        <w:t>Он пытался выбраться из-под обломков, но новый мутный п</w:t>
      </w:r>
      <w:r w:rsidRPr="005D0369">
        <w:rPr>
          <w:rFonts w:ascii="Times New Roman" w:hAnsi="Times New Roman" w:cs="Times New Roman"/>
          <w:szCs w:val="28"/>
        </w:rPr>
        <w:t>о</w:t>
      </w:r>
      <w:r w:rsidRPr="005D0369">
        <w:rPr>
          <w:rFonts w:ascii="Times New Roman" w:hAnsi="Times New Roman" w:cs="Times New Roman"/>
          <w:szCs w:val="28"/>
        </w:rPr>
        <w:t xml:space="preserve">ток, начиненный валунами, расплющил его кости и клешни.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Он испустил последний вздох, и сердце злодея перестало бит</w:t>
      </w:r>
      <w:r w:rsidRPr="005D0369">
        <w:rPr>
          <w:rFonts w:ascii="Times New Roman" w:hAnsi="Times New Roman" w:cs="Times New Roman"/>
          <w:szCs w:val="28"/>
        </w:rPr>
        <w:t>ь</w:t>
      </w:r>
      <w:r w:rsidRPr="005D0369">
        <w:rPr>
          <w:rFonts w:ascii="Times New Roman" w:hAnsi="Times New Roman" w:cs="Times New Roman"/>
          <w:szCs w:val="28"/>
        </w:rPr>
        <w:t>ся.</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Вода перемалывала Черную гору. Она дробил скалы и вырывала из земли ощетинившиеся памятники.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Гномам разбушевавшаяся стихия ничем уже не грозила.</w:t>
      </w:r>
      <w:r w:rsidRPr="005D0369">
        <w:rPr>
          <w:rFonts w:ascii="Times New Roman" w:hAnsi="Times New Roman" w:cs="Times New Roman"/>
          <w:szCs w:val="28"/>
        </w:rPr>
        <w:tab/>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Они преспокойно наблюдали за происходящем сидя в своём н</w:t>
      </w:r>
      <w:r w:rsidRPr="005D0369">
        <w:rPr>
          <w:rFonts w:ascii="Times New Roman" w:hAnsi="Times New Roman" w:cs="Times New Roman"/>
          <w:szCs w:val="28"/>
        </w:rPr>
        <w:t>е</w:t>
      </w:r>
      <w:r w:rsidRPr="005D0369">
        <w:rPr>
          <w:rFonts w:ascii="Times New Roman" w:hAnsi="Times New Roman" w:cs="Times New Roman"/>
          <w:szCs w:val="28"/>
        </w:rPr>
        <w:t>потопляемом корабле, который они нарекли прекрасным именем «Вечный заступник».</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А мастер Цайль сочинил по этому поводу песню: «Мы рушим горе-башни и царские дворцы. Мы вовсе не букашки, Мы гномы м</w:t>
      </w:r>
      <w:r w:rsidRPr="005D0369">
        <w:rPr>
          <w:rFonts w:ascii="Times New Roman" w:hAnsi="Times New Roman" w:cs="Times New Roman"/>
          <w:szCs w:val="28"/>
        </w:rPr>
        <w:t>о</w:t>
      </w:r>
      <w:r w:rsidRPr="005D0369">
        <w:rPr>
          <w:rFonts w:ascii="Times New Roman" w:hAnsi="Times New Roman" w:cs="Times New Roman"/>
          <w:szCs w:val="28"/>
        </w:rPr>
        <w:t>лодцы».</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Виула нежно обнимала бабушку, обещая слушаться ее во всем.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Кекля принимала ухаживания Акилея.</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Доктор Уксус вытащил из кармана подзорную трубу, наблюдая за звездным небом. Он не привык терять время даром. Он говорил: «Все должно быть исследовано и изучено. Ученье – свет, а не ученье – выключатель».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Через час все было кончено.</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Вода спала, обнажив развалины замка. </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Гномы пошли посмотреть, не осталось ли кого-нибудь в живых из врагов. Похоже, они все бесславно погибли.</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Скукер, осматривая руины замка, набрел на старинные напол</w:t>
      </w:r>
      <w:r w:rsidRPr="005D0369">
        <w:rPr>
          <w:rFonts w:ascii="Times New Roman" w:hAnsi="Times New Roman" w:cs="Times New Roman"/>
          <w:szCs w:val="28"/>
        </w:rPr>
        <w:t>ь</w:t>
      </w:r>
      <w:r w:rsidRPr="005D0369">
        <w:rPr>
          <w:rFonts w:ascii="Times New Roman" w:hAnsi="Times New Roman" w:cs="Times New Roman"/>
          <w:szCs w:val="28"/>
        </w:rPr>
        <w:t>ные часы с кукушкой. Окошко для птицы было пустым. «Слава Богу, – подумал Скукер, – птичка улетела». Он наклонился, чтобы припо</w:t>
      </w:r>
      <w:r w:rsidRPr="005D0369">
        <w:rPr>
          <w:rFonts w:ascii="Times New Roman" w:hAnsi="Times New Roman" w:cs="Times New Roman"/>
          <w:szCs w:val="28"/>
        </w:rPr>
        <w:t>д</w:t>
      </w:r>
      <w:r w:rsidRPr="005D0369">
        <w:rPr>
          <w:rFonts w:ascii="Times New Roman" w:hAnsi="Times New Roman" w:cs="Times New Roman"/>
          <w:szCs w:val="28"/>
        </w:rPr>
        <w:t>нять цепочку с гирей, и случайно наступил на деревянный корпус. Нога провалилась внутрь. Пытаясь ее высвободить, Скукер ненароком задел потайную пружину, и из ящичка, встроенного в корпус,  пос</w:t>
      </w:r>
      <w:r w:rsidRPr="005D0369">
        <w:rPr>
          <w:rFonts w:ascii="Times New Roman" w:hAnsi="Times New Roman" w:cs="Times New Roman"/>
          <w:szCs w:val="28"/>
        </w:rPr>
        <w:t>ы</w:t>
      </w:r>
      <w:r w:rsidRPr="005D0369">
        <w:rPr>
          <w:rFonts w:ascii="Times New Roman" w:hAnsi="Times New Roman" w:cs="Times New Roman"/>
          <w:szCs w:val="28"/>
        </w:rPr>
        <w:t>пались белые жемчужины. Они были огромными. Они переливались всеми цветами радуги. Это были необыкновенные жемчужины. Они излучали добрый и ласковый свет. Они хранили тепло и шепот волн южных морей.</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Нашел! Я верил и я нашел! Смотрите все! Я держу в лад</w:t>
      </w:r>
      <w:r w:rsidRPr="005D0369">
        <w:rPr>
          <w:rFonts w:ascii="Times New Roman" w:hAnsi="Times New Roman" w:cs="Times New Roman"/>
          <w:szCs w:val="28"/>
        </w:rPr>
        <w:t>о</w:t>
      </w:r>
      <w:r w:rsidRPr="005D0369">
        <w:rPr>
          <w:rFonts w:ascii="Times New Roman" w:hAnsi="Times New Roman" w:cs="Times New Roman"/>
          <w:szCs w:val="28"/>
        </w:rPr>
        <w:t xml:space="preserve">нях настоящие жемчужины! </w:t>
      </w:r>
      <w:r w:rsidRPr="005D0369">
        <w:rPr>
          <w:rFonts w:ascii="Times New Roman" w:hAnsi="Times New Roman" w:cs="Times New Roman"/>
          <w:szCs w:val="28"/>
        </w:rPr>
        <w:tab/>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Кекля подбежала к нему первой.</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Ты нашел их для меня? – Спросила она, подставляя ему щеку для поцелуя.</w:t>
      </w:r>
      <w:r w:rsidRPr="005D0369">
        <w:rPr>
          <w:rFonts w:ascii="Times New Roman" w:hAnsi="Times New Roman" w:cs="Times New Roman"/>
          <w:szCs w:val="28"/>
        </w:rPr>
        <w:tab/>
      </w:r>
    </w:p>
    <w:p w:rsidR="00885273" w:rsidRPr="005D0369" w:rsidRDefault="00885273" w:rsidP="005A3BF8">
      <w:pPr>
        <w:ind w:left="720" w:right="805" w:firstLine="720"/>
        <w:rPr>
          <w:rFonts w:ascii="Times New Roman" w:hAnsi="Times New Roman" w:cs="Times New Roman"/>
          <w:szCs w:val="28"/>
        </w:rPr>
      </w:pPr>
      <w:r w:rsidRPr="005D0369">
        <w:rPr>
          <w:rFonts w:ascii="Times New Roman" w:hAnsi="Times New Roman" w:cs="Times New Roman"/>
          <w:szCs w:val="28"/>
        </w:rPr>
        <w:t>Скукер как-то грустно покачал головой, и перевёл взгляд в ст</w:t>
      </w:r>
      <w:r w:rsidRPr="005D0369">
        <w:rPr>
          <w:rFonts w:ascii="Times New Roman" w:hAnsi="Times New Roman" w:cs="Times New Roman"/>
          <w:szCs w:val="28"/>
        </w:rPr>
        <w:t>о</w:t>
      </w:r>
      <w:r w:rsidRPr="005D0369">
        <w:rPr>
          <w:rFonts w:ascii="Times New Roman" w:hAnsi="Times New Roman" w:cs="Times New Roman"/>
          <w:szCs w:val="28"/>
        </w:rPr>
        <w:t>рону Алсай. Девочка готова была расплакаться. Возможно, от счастья видеть своего возлюбленного живым, а, возможно, причина была иной. Взгляды их встретились. И что-то кольнуло Скукера в самое сердце. Он вдруг почувствовал, как его обдало жаром от взмаха чьих-то волшебных крыльев, и он сказал:</w:t>
      </w:r>
      <w:r w:rsidRPr="005D0369">
        <w:rPr>
          <w:snapToGrid w:val="0"/>
          <w:w w:val="0"/>
          <w:sz w:val="2"/>
          <w:u w:color="000000"/>
          <w:bdr w:val="none" w:sz="0" w:space="0" w:color="000000"/>
          <w:shd w:val="clear" w:color="000000" w:fill="000000"/>
        </w:rPr>
        <w:t xml:space="preserve"> </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Я нашел их для тебя, Алсай. Сделай из них жемчужные нити, и пусть они обрамляют твою голову, точно корона.</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Спасибо. – Сказала Алсай.</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Сейчас ей, действительно, хотелось плакать. Ей не нужен был жемчуг, ведь как-то обходилась она без него прежде. Ей хотелось с</w:t>
      </w:r>
      <w:r w:rsidRPr="005D0369">
        <w:rPr>
          <w:rFonts w:ascii="Times New Roman" w:hAnsi="Times New Roman" w:cs="Times New Roman"/>
          <w:szCs w:val="28"/>
        </w:rPr>
        <w:t>о</w:t>
      </w:r>
      <w:r w:rsidRPr="005D0369">
        <w:rPr>
          <w:rFonts w:ascii="Times New Roman" w:hAnsi="Times New Roman" w:cs="Times New Roman"/>
          <w:szCs w:val="28"/>
        </w:rPr>
        <w:t>всем немногого – счастья. Счастья любить и быть любимой, счастье говорить, – и быть понятой, счастье отдавать всю себя целиком сам</w:t>
      </w:r>
      <w:r w:rsidRPr="005D0369">
        <w:rPr>
          <w:rFonts w:ascii="Times New Roman" w:hAnsi="Times New Roman" w:cs="Times New Roman"/>
          <w:szCs w:val="28"/>
        </w:rPr>
        <w:t>о</w:t>
      </w:r>
      <w:r w:rsidRPr="005D0369">
        <w:rPr>
          <w:rFonts w:ascii="Times New Roman" w:hAnsi="Times New Roman" w:cs="Times New Roman"/>
          <w:szCs w:val="28"/>
        </w:rPr>
        <w:t>му дорогому на земле существу, быть с ним рядом каждую секунду, с восхода и до заката, с восхода и до конца своих дней…</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в тот момент, когда Скукер пересыпал жемчужины в ее лад</w:t>
      </w:r>
      <w:r w:rsidRPr="005D0369">
        <w:rPr>
          <w:rFonts w:ascii="Times New Roman" w:hAnsi="Times New Roman" w:cs="Times New Roman"/>
          <w:szCs w:val="28"/>
        </w:rPr>
        <w:t>о</w:t>
      </w:r>
      <w:r w:rsidRPr="005D0369">
        <w:rPr>
          <w:rFonts w:ascii="Times New Roman" w:hAnsi="Times New Roman" w:cs="Times New Roman"/>
          <w:szCs w:val="28"/>
        </w:rPr>
        <w:t>ни, она вдруг вскинула их вверх, и жемчужины полетели навстречу солнцу. И солнце превратилось в огненное сердце. Оно билось над миром, рассыпая брызгами разноцветный жемчуг. Он был похож на праздничный фейерверк. Жемчужины переливались в лучах, и во</w:t>
      </w:r>
      <w:r w:rsidRPr="005D0369">
        <w:rPr>
          <w:rFonts w:ascii="Times New Roman" w:hAnsi="Times New Roman" w:cs="Times New Roman"/>
          <w:szCs w:val="28"/>
        </w:rPr>
        <w:t>з</w:t>
      </w:r>
      <w:r w:rsidRPr="005D0369">
        <w:rPr>
          <w:rFonts w:ascii="Times New Roman" w:hAnsi="Times New Roman" w:cs="Times New Roman"/>
          <w:szCs w:val="28"/>
        </w:rPr>
        <w:t>вращались на землю, превращаясь в капельки грустной росы…</w:t>
      </w:r>
    </w:p>
    <w:p w:rsidR="00885273" w:rsidRPr="005D0369"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И Алсай сказала, глядя Скукеру прямо в глаза:</w:t>
      </w:r>
    </w:p>
    <w:p w:rsidR="00885273" w:rsidRDefault="00885273" w:rsidP="005A3BF8">
      <w:p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 xml:space="preserve"> Пусть это будет салют в честь всех влюбленных на свете! Ты верил, что упавшие звезды превращаются в жемчуг – значит, ты верил в любовь. Ты верил в сказку, а это вовсе и не сказка, а просто другая, самая лучшая жизнь! Все так: на свете есть любовь, и добро побежд</w:t>
      </w:r>
      <w:r w:rsidRPr="005D0369">
        <w:rPr>
          <w:rFonts w:ascii="Times New Roman" w:hAnsi="Times New Roman" w:cs="Times New Roman"/>
          <w:szCs w:val="28"/>
        </w:rPr>
        <w:t>а</w:t>
      </w:r>
      <w:r w:rsidRPr="005D0369">
        <w:rPr>
          <w:rFonts w:ascii="Times New Roman" w:hAnsi="Times New Roman" w:cs="Times New Roman"/>
          <w:szCs w:val="28"/>
        </w:rPr>
        <w:t>ет зло,</w:t>
      </w:r>
    </w:p>
    <w:p w:rsidR="00885273" w:rsidRPr="005D0369" w:rsidRDefault="00885273" w:rsidP="005A3BF8">
      <w:pPr>
        <w:numPr>
          <w:ilvl w:val="0"/>
          <w:numId w:val="1"/>
        </w:numPr>
        <w:tabs>
          <w:tab w:val="left" w:pos="1080"/>
        </w:tabs>
        <w:ind w:left="720" w:right="805" w:firstLine="720"/>
        <w:rPr>
          <w:rFonts w:ascii="Times New Roman" w:hAnsi="Times New Roman" w:cs="Times New Roman"/>
          <w:szCs w:val="28"/>
        </w:rPr>
      </w:pPr>
      <w:r w:rsidRPr="005D0369">
        <w:rPr>
          <w:rFonts w:ascii="Times New Roman" w:hAnsi="Times New Roman" w:cs="Times New Roman"/>
          <w:szCs w:val="28"/>
        </w:rPr>
        <w:t>и в лесу, под каждым деревом, люди будут находить во</w:t>
      </w:r>
      <w:r w:rsidRPr="005D0369">
        <w:rPr>
          <w:rFonts w:ascii="Times New Roman" w:hAnsi="Times New Roman" w:cs="Times New Roman"/>
          <w:szCs w:val="28"/>
        </w:rPr>
        <w:t>л</w:t>
      </w:r>
      <w:r w:rsidRPr="005D0369">
        <w:rPr>
          <w:rFonts w:ascii="Times New Roman" w:hAnsi="Times New Roman" w:cs="Times New Roman"/>
          <w:szCs w:val="28"/>
        </w:rPr>
        <w:t>шебные жемчужины, посланные нам из далеких миров… Главное – во все это верить!.. И любить!..</w:t>
      </w:r>
    </w:p>
    <w:p w:rsidR="00885273" w:rsidRPr="005D0369" w:rsidRDefault="00885273" w:rsidP="005A3BF8">
      <w:pPr>
        <w:numPr>
          <w:ilvl w:val="0"/>
          <w:numId w:val="1"/>
        </w:numPr>
        <w:tabs>
          <w:tab w:val="left" w:pos="1080"/>
        </w:tabs>
        <w:ind w:left="720" w:right="805" w:firstLine="720"/>
        <w:jc w:val="both"/>
        <w:rPr>
          <w:rFonts w:ascii="Times New Roman" w:hAnsi="Times New Roman" w:cs="Times New Roman"/>
          <w:szCs w:val="28"/>
        </w:rPr>
      </w:pPr>
      <w:r w:rsidRPr="005D0369">
        <w:rPr>
          <w:rFonts w:ascii="Times New Roman" w:hAnsi="Times New Roman" w:cs="Times New Roman"/>
          <w:szCs w:val="28"/>
        </w:rPr>
        <w:t>Какие волшебные слова!.. – Сказала старая Каракула. –  Я бы слушала их всю жизнь, но мне, к сожалению, пора. Пора встречать Время.</w:t>
      </w:r>
      <w:r w:rsidRPr="005D0369">
        <w:rPr>
          <w:rFonts w:ascii="Times New Roman" w:hAnsi="Times New Roman" w:cs="Times New Roman"/>
          <w:szCs w:val="28"/>
        </w:rPr>
        <w:tab/>
      </w:r>
    </w:p>
    <w:p w:rsidR="00885273" w:rsidRPr="005D0369" w:rsidRDefault="00885273" w:rsidP="005A3BF8">
      <w:pPr>
        <w:ind w:left="720" w:right="805" w:firstLine="720"/>
        <w:jc w:val="both"/>
        <w:rPr>
          <w:rFonts w:ascii="Times New Roman" w:hAnsi="Times New Roman" w:cs="Times New Roman"/>
          <w:szCs w:val="28"/>
        </w:rPr>
      </w:pPr>
      <w:r w:rsidRPr="005D0369">
        <w:rPr>
          <w:rFonts w:ascii="Times New Roman" w:hAnsi="Times New Roman" w:cs="Times New Roman"/>
          <w:szCs w:val="28"/>
        </w:rPr>
        <w:t>И она медленно поползла по лесной тропинке, на которую уп</w:t>
      </w:r>
      <w:r w:rsidRPr="005D0369">
        <w:rPr>
          <w:rFonts w:ascii="Times New Roman" w:hAnsi="Times New Roman" w:cs="Times New Roman"/>
          <w:szCs w:val="28"/>
        </w:rPr>
        <w:t>а</w:t>
      </w:r>
      <w:r w:rsidRPr="005D0369">
        <w:rPr>
          <w:rFonts w:ascii="Times New Roman" w:hAnsi="Times New Roman" w:cs="Times New Roman"/>
          <w:szCs w:val="28"/>
        </w:rPr>
        <w:t>ли первые солнечные лучи.</w:t>
      </w:r>
    </w:p>
    <w:p w:rsidR="00885273" w:rsidRPr="005D0369" w:rsidRDefault="00885273" w:rsidP="005A3BF8">
      <w:pPr>
        <w:ind w:left="720" w:right="805" w:firstLine="720"/>
        <w:jc w:val="both"/>
        <w:rPr>
          <w:rFonts w:ascii="Times New Roman" w:hAnsi="Times New Roman" w:cs="Times New Roman"/>
          <w:szCs w:val="28"/>
        </w:rPr>
      </w:pPr>
    </w:p>
    <w:p w:rsidR="00885273" w:rsidRPr="005D0369" w:rsidRDefault="00885273" w:rsidP="005A3BF8">
      <w:pPr>
        <w:ind w:left="720" w:right="805" w:firstLine="720"/>
        <w:jc w:val="both"/>
        <w:rPr>
          <w:rFonts w:ascii="Times New Roman" w:hAnsi="Times New Roman" w:cs="Times New Roman"/>
          <w:szCs w:val="28"/>
        </w:rPr>
      </w:pPr>
    </w:p>
    <w:p w:rsidR="00885273" w:rsidRPr="005D0369" w:rsidRDefault="00885273" w:rsidP="005A3BF8">
      <w:pPr>
        <w:ind w:left="720" w:right="805" w:firstLine="720"/>
        <w:jc w:val="both"/>
        <w:rPr>
          <w:rFonts w:ascii="Times New Roman" w:hAnsi="Times New Roman" w:cs="Times New Roman"/>
          <w:szCs w:val="28"/>
        </w:rPr>
      </w:pPr>
    </w:p>
    <w:p w:rsidR="00885273" w:rsidRPr="005D0369" w:rsidRDefault="00885273" w:rsidP="005A3BF8">
      <w:pPr>
        <w:ind w:left="720" w:right="805" w:firstLine="720"/>
        <w:jc w:val="center"/>
        <w:rPr>
          <w:rFonts w:ascii="Times New Roman" w:hAnsi="Times New Roman" w:cs="Times New Roman"/>
          <w:szCs w:val="28"/>
        </w:rPr>
      </w:pPr>
    </w:p>
    <w:p w:rsidR="00885273" w:rsidRPr="005D0369" w:rsidRDefault="00885273" w:rsidP="00862724">
      <w:pPr>
        <w:ind w:left="720" w:right="-58" w:hanging="1980"/>
        <w:jc w:val="center"/>
        <w:rPr>
          <w:rFonts w:ascii="Times New Roman" w:hAnsi="Times New Roman" w:cs="Times New Roman"/>
          <w:szCs w:val="28"/>
        </w:rPr>
      </w:pPr>
      <w:r w:rsidRPr="00EE4AD0">
        <w:rPr>
          <w:rFonts w:ascii="Times New Roman" w:hAnsi="Times New Roman" w:cs="Times New Roman"/>
          <w:szCs w:val="28"/>
        </w:rPr>
        <w:pict>
          <v:shape id="_x0000_i1047" type="#_x0000_t75" style="width:573.75pt;height:456.75pt">
            <v:imagedata r:id="rId9" o:title="" croptop="7755f" cropbottom="20730f" cropleft="-4378f" cropright="9642f" chromakey="#e7e7e7" blacklevel="-1966f"/>
          </v:shape>
        </w:pict>
      </w:r>
    </w:p>
    <w:sectPr w:rsidR="00885273" w:rsidRPr="005D0369" w:rsidSect="005A3BF8">
      <w:headerReference w:type="even" r:id="rId10"/>
      <w:headerReference w:type="default" r:id="rId11"/>
      <w:footerReference w:type="even" r:id="rId12"/>
      <w:footerReference w:type="default" r:id="rId13"/>
      <w:pgSz w:w="12240" w:h="15840" w:code="1"/>
      <w:pgMar w:top="1382" w:right="900" w:bottom="1134" w:left="1321" w:header="720" w:footer="694" w:gutter="0"/>
      <w:paperSrc w:first="1"/>
      <w:pgNumType w:start="0"/>
      <w:cols w:space="708"/>
      <w:noEndnote/>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5273" w:rsidRDefault="00885273">
      <w:r>
        <w:separator/>
      </w:r>
    </w:p>
  </w:endnote>
  <w:endnote w:type="continuationSeparator" w:id="0">
    <w:p w:rsidR="00885273" w:rsidRDefault="0088527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Book Antiqua">
    <w:panose1 w:val="02040602050305030304"/>
    <w:charset w:val="CC"/>
    <w:family w:val="roman"/>
    <w:pitch w:val="variable"/>
    <w:sig w:usb0="00000287" w:usb1="00000000" w:usb2="00000000" w:usb3="00000000" w:csb0="0000009F" w:csb1="00000000"/>
  </w:font>
  <w:font w:name="ISOCPEUR">
    <w:panose1 w:val="020B0604020202020204"/>
    <w:charset w:val="CC"/>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5273" w:rsidRPr="00245473" w:rsidRDefault="00885273" w:rsidP="00905EC2">
    <w:pPr>
      <w:pStyle w:val="Footer"/>
      <w:framePr w:wrap="around" w:vAnchor="text" w:hAnchor="margin" w:xAlign="right" w:y="1"/>
      <w:rPr>
        <w:rStyle w:val="PageNumber"/>
        <w:rFonts w:cs="Tahoma"/>
        <w:sz w:val="20"/>
        <w:szCs w:val="20"/>
      </w:rPr>
    </w:pPr>
    <w:r w:rsidRPr="00245473">
      <w:rPr>
        <w:rStyle w:val="PageNumber"/>
        <w:rFonts w:cs="Tahoma"/>
        <w:sz w:val="20"/>
        <w:szCs w:val="20"/>
      </w:rPr>
      <w:fldChar w:fldCharType="begin"/>
    </w:r>
    <w:r w:rsidRPr="00245473">
      <w:rPr>
        <w:rStyle w:val="PageNumber"/>
        <w:rFonts w:cs="Tahoma"/>
        <w:sz w:val="20"/>
        <w:szCs w:val="20"/>
      </w:rPr>
      <w:instrText xml:space="preserve">PAGE  </w:instrText>
    </w:r>
    <w:r w:rsidRPr="00245473">
      <w:rPr>
        <w:rStyle w:val="PageNumber"/>
        <w:rFonts w:cs="Tahoma"/>
        <w:sz w:val="20"/>
        <w:szCs w:val="20"/>
      </w:rPr>
      <w:fldChar w:fldCharType="separate"/>
    </w:r>
    <w:r>
      <w:rPr>
        <w:rStyle w:val="PageNumber"/>
        <w:rFonts w:cs="Tahoma"/>
        <w:noProof/>
        <w:sz w:val="20"/>
        <w:szCs w:val="20"/>
      </w:rPr>
      <w:t>2</w:t>
    </w:r>
    <w:r w:rsidRPr="00245473">
      <w:rPr>
        <w:rStyle w:val="PageNumber"/>
        <w:rFonts w:cs="Tahoma"/>
        <w:sz w:val="20"/>
        <w:szCs w:val="20"/>
      </w:rPr>
      <w:fldChar w:fldCharType="end"/>
    </w:r>
  </w:p>
  <w:p w:rsidR="00885273" w:rsidRDefault="00885273" w:rsidP="00905EC2">
    <w:pPr>
      <w:pStyle w:val="Footer"/>
      <w:ind w:right="360"/>
    </w:pPr>
    <w:r>
      <w:t xml:space="preserve"> </w:t>
    </w:r>
  </w:p>
  <w:p w:rsidR="00885273" w:rsidRPr="00245473" w:rsidRDefault="00885273" w:rsidP="00905EC2">
    <w:pPr>
      <w:pStyle w:val="Footer"/>
      <w:ind w:right="360"/>
      <w:rPr>
        <w:sz w:val="20"/>
        <w:szCs w:val="20"/>
      </w:rPr>
    </w:pPr>
    <w:r>
      <w:t xml:space="preserve">         </w:t>
    </w:r>
    <w:r w:rsidRPr="003D2991">
      <w:rPr>
        <w:sz w:val="20"/>
        <w:szCs w:val="20"/>
      </w:rPr>
      <w:t>Граф</w:t>
    </w:r>
    <w:r>
      <w:rPr>
        <w:sz w:val="20"/>
        <w:szCs w:val="20"/>
      </w:rPr>
      <w:t xml:space="preserve">ическая пластика </w:t>
    </w:r>
    <w:r w:rsidRPr="00306BC7">
      <w:rPr>
        <w:sz w:val="18"/>
        <w:szCs w:val="18"/>
      </w:rPr>
      <w:t>Галины Максимовой</w:t>
    </w:r>
    <w:r w:rsidRPr="00245473">
      <w:rPr>
        <w:sz w:val="20"/>
        <w:szCs w:val="20"/>
      </w:rPr>
      <w:t>____</w:t>
    </w:r>
    <w:r>
      <w:rPr>
        <w:sz w:val="20"/>
        <w:szCs w:val="20"/>
      </w:rPr>
      <w:t>____</w:t>
    </w:r>
    <w:r w:rsidRPr="00245473">
      <w:rPr>
        <w:sz w:val="20"/>
        <w:szCs w:val="20"/>
      </w:rPr>
      <w:t>___________</w:t>
    </w:r>
    <w:r>
      <w:rPr>
        <w:sz w:val="20"/>
        <w:szCs w:val="20"/>
      </w:rPr>
      <w:t>_</w:t>
    </w:r>
    <w:r w:rsidRPr="00245473">
      <w:rPr>
        <w:sz w:val="20"/>
        <w:szCs w:val="20"/>
      </w:rPr>
      <w:t>________________</w:t>
    </w:r>
    <w:r>
      <w:rPr>
        <w:sz w:val="20"/>
        <w:szCs w:val="20"/>
      </w:rPr>
      <w:t>________</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5273" w:rsidRDefault="00885273" w:rsidP="00905EC2">
    <w:pPr>
      <w:pStyle w:val="Footer"/>
      <w:ind w:right="360"/>
      <w:rPr>
        <w:sz w:val="20"/>
        <w:szCs w:val="20"/>
      </w:rPr>
    </w:pPr>
    <w:r>
      <w:rPr>
        <w:sz w:val="20"/>
        <w:szCs w:val="20"/>
      </w:rPr>
      <w:t xml:space="preserve">                                                                                                                  </w:t>
    </w:r>
  </w:p>
  <w:p w:rsidR="00885273" w:rsidRPr="006032F7" w:rsidRDefault="00885273" w:rsidP="00905EC2">
    <w:pPr>
      <w:pStyle w:val="Footer"/>
      <w:framePr w:wrap="around" w:vAnchor="text" w:hAnchor="margin" w:xAlign="right" w:y="1"/>
      <w:rPr>
        <w:rStyle w:val="PageNumber"/>
        <w:rFonts w:cs="Tahoma"/>
        <w:sz w:val="20"/>
        <w:szCs w:val="20"/>
      </w:rPr>
    </w:pPr>
    <w:r w:rsidRPr="006032F7">
      <w:rPr>
        <w:rStyle w:val="PageNumber"/>
        <w:rFonts w:cs="Tahoma"/>
        <w:sz w:val="20"/>
        <w:szCs w:val="20"/>
      </w:rPr>
      <w:fldChar w:fldCharType="begin"/>
    </w:r>
    <w:r w:rsidRPr="006032F7">
      <w:rPr>
        <w:rStyle w:val="PageNumber"/>
        <w:rFonts w:cs="Tahoma"/>
        <w:sz w:val="20"/>
        <w:szCs w:val="20"/>
      </w:rPr>
      <w:instrText xml:space="preserve">PAGE  </w:instrText>
    </w:r>
    <w:r w:rsidRPr="006032F7">
      <w:rPr>
        <w:rStyle w:val="PageNumber"/>
        <w:rFonts w:cs="Tahoma"/>
        <w:sz w:val="20"/>
        <w:szCs w:val="20"/>
      </w:rPr>
      <w:fldChar w:fldCharType="separate"/>
    </w:r>
    <w:r>
      <w:rPr>
        <w:rStyle w:val="PageNumber"/>
        <w:rFonts w:cs="Tahoma"/>
        <w:noProof/>
        <w:sz w:val="20"/>
        <w:szCs w:val="20"/>
      </w:rPr>
      <w:t>3</w:t>
    </w:r>
    <w:r w:rsidRPr="006032F7">
      <w:rPr>
        <w:rStyle w:val="PageNumber"/>
        <w:rFonts w:cs="Tahoma"/>
        <w:sz w:val="20"/>
        <w:szCs w:val="20"/>
      </w:rPr>
      <w:fldChar w:fldCharType="end"/>
    </w:r>
  </w:p>
  <w:p w:rsidR="00885273" w:rsidRPr="006032F7" w:rsidRDefault="00885273" w:rsidP="00854A78">
    <w:pPr>
      <w:pStyle w:val="Footer"/>
      <w:ind w:left="720" w:right="360"/>
      <w:rPr>
        <w:sz w:val="20"/>
        <w:szCs w:val="20"/>
      </w:rPr>
    </w:pPr>
    <w:r w:rsidRPr="006032F7">
      <w:rPr>
        <w:sz w:val="20"/>
        <w:szCs w:val="20"/>
      </w:rPr>
      <w:t>________Тайна жемчужного времени____________</w:t>
    </w:r>
    <w:r>
      <w:rPr>
        <w:sz w:val="20"/>
        <w:szCs w:val="20"/>
      </w:rPr>
      <w:t>______________________</w:t>
    </w:r>
    <w:r>
      <w:rPr>
        <w:sz w:val="20"/>
        <w:szCs w:val="20"/>
        <w:lang w:val="en-US"/>
      </w:rPr>
      <w:t>_________</w:t>
    </w:r>
    <w:r>
      <w:rPr>
        <w:sz w:val="20"/>
        <w:szCs w:val="20"/>
      </w:rPr>
      <w:t>____</w:t>
    </w:r>
    <w:r w:rsidRPr="006032F7">
      <w:rPr>
        <w:sz w:val="20"/>
        <w:szCs w:val="20"/>
      </w:rPr>
      <w:t xml:space="preserve"> </w:t>
    </w:r>
  </w:p>
  <w:p w:rsidR="00885273" w:rsidRPr="00174F04" w:rsidRDefault="00885273" w:rsidP="006032F7">
    <w:pPr>
      <w:pStyle w:val="Footer"/>
      <w:tabs>
        <w:tab w:val="left" w:pos="720"/>
      </w:tabs>
      <w:rPr>
        <w:color w:val="FF0000"/>
        <w:sz w:val="16"/>
        <w:szCs w:val="16"/>
      </w:rPr>
    </w:pPr>
    <w:r w:rsidRPr="006032F7">
      <w:rPr>
        <w:sz w:val="16"/>
        <w:szCs w:val="16"/>
      </w:rPr>
      <w:tab/>
      <w:t>***************************************************************************</w:t>
    </w:r>
    <w:r>
      <w:rPr>
        <w:sz w:val="16"/>
        <w:szCs w:val="16"/>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5273" w:rsidRDefault="00885273">
      <w:r>
        <w:separator/>
      </w:r>
    </w:p>
  </w:footnote>
  <w:footnote w:type="continuationSeparator" w:id="0">
    <w:p w:rsidR="00885273" w:rsidRDefault="0088527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5273" w:rsidRPr="007257BE" w:rsidRDefault="00885273" w:rsidP="007257BE">
    <w:pPr>
      <w:pStyle w:val="Header"/>
      <w:rPr>
        <w:sz w:val="20"/>
        <w:szCs w:val="20"/>
      </w:rPr>
    </w:pPr>
    <w:r>
      <w:t xml:space="preserve">         </w:t>
    </w:r>
    <w:r w:rsidRPr="007257BE">
      <w:rPr>
        <w:sz w:val="20"/>
        <w:szCs w:val="20"/>
      </w:rPr>
      <w:t>Не слушай зова прошло</w:t>
    </w:r>
    <w:r>
      <w:rPr>
        <w:sz w:val="20"/>
        <w:szCs w:val="20"/>
      </w:rPr>
      <w:t>г</w:t>
    </w:r>
    <w:r w:rsidRPr="007257BE">
      <w:rPr>
        <w:sz w:val="20"/>
        <w:szCs w:val="20"/>
      </w:rPr>
      <w:t>о_______________________________</w:t>
    </w:r>
    <w:r>
      <w:rPr>
        <w:sz w:val="20"/>
        <w:szCs w:val="20"/>
      </w:rPr>
      <w:t>________________________</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5273" w:rsidRDefault="00885273" w:rsidP="00245473">
    <w:pPr>
      <w:pStyle w:val="Header"/>
      <w:ind w:right="-599"/>
      <w:rPr>
        <w:sz w:val="20"/>
        <w:szCs w:val="20"/>
      </w:rPr>
    </w:pPr>
    <w:r>
      <w:rPr>
        <w:sz w:val="20"/>
        <w:szCs w:val="20"/>
      </w:rPr>
      <w:t xml:space="preserve">             Александр и Ирина</w:t>
    </w:r>
    <w:r w:rsidRPr="006032F7">
      <w:rPr>
        <w:sz w:val="20"/>
        <w:szCs w:val="20"/>
      </w:rPr>
      <w:t xml:space="preserve"> Путяев</w:t>
    </w:r>
    <w:r>
      <w:rPr>
        <w:sz w:val="20"/>
        <w:szCs w:val="20"/>
      </w:rPr>
      <w:t>ы______________________________________________________</w:t>
    </w:r>
  </w:p>
  <w:p w:rsidR="00885273" w:rsidRDefault="00885273" w:rsidP="00905EC2">
    <w:pPr>
      <w:pStyle w:val="Header"/>
      <w:rPr>
        <w:sz w:val="20"/>
        <w:szCs w:val="20"/>
      </w:rPr>
    </w:pPr>
  </w:p>
  <w:p w:rsidR="00885273" w:rsidRDefault="00885273" w:rsidP="00905EC2">
    <w:pPr>
      <w:pStyle w:val="Header"/>
      <w:rPr>
        <w:sz w:val="20"/>
        <w:szCs w:val="20"/>
      </w:rPr>
    </w:pPr>
  </w:p>
  <w:p w:rsidR="00885273" w:rsidRDefault="00885273" w:rsidP="00905EC2">
    <w:pPr>
      <w:pStyle w:val="Header"/>
      <w:rPr>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D19C0"/>
    <w:multiLevelType w:val="multilevel"/>
    <w:tmpl w:val="4DA4EC3C"/>
    <w:lvl w:ilvl="0">
      <w:start w:val="1"/>
      <w:numFmt w:val="bullet"/>
      <w:lvlText w:val="–"/>
      <w:lvlJc w:val="left"/>
      <w:pPr>
        <w:tabs>
          <w:tab w:val="num" w:pos="1771"/>
        </w:tabs>
        <w:ind w:left="1771" w:hanging="636"/>
      </w:pPr>
      <w:rPr>
        <w:rFonts w:ascii="Times New Roman" w:eastAsia="Times New Roman" w:hAnsi="Times New Roman" w:hint="default"/>
        <w:b/>
        <w:sz w:val="36"/>
      </w:rPr>
    </w:lvl>
    <w:lvl w:ilvl="1">
      <w:start w:val="1"/>
      <w:numFmt w:val="bullet"/>
      <w:lvlText w:val="o"/>
      <w:lvlJc w:val="left"/>
      <w:pPr>
        <w:tabs>
          <w:tab w:val="num" w:pos="2215"/>
        </w:tabs>
        <w:ind w:left="2215" w:hanging="360"/>
      </w:pPr>
      <w:rPr>
        <w:rFonts w:ascii="Courier New" w:hAnsi="Courier New" w:hint="default"/>
      </w:rPr>
    </w:lvl>
    <w:lvl w:ilvl="2">
      <w:start w:val="1"/>
      <w:numFmt w:val="bullet"/>
      <w:lvlText w:val=""/>
      <w:lvlJc w:val="left"/>
      <w:pPr>
        <w:tabs>
          <w:tab w:val="num" w:pos="2935"/>
        </w:tabs>
        <w:ind w:left="2935" w:hanging="360"/>
      </w:pPr>
      <w:rPr>
        <w:rFonts w:ascii="Wingdings" w:hAnsi="Wingdings" w:hint="default"/>
      </w:rPr>
    </w:lvl>
    <w:lvl w:ilvl="3">
      <w:start w:val="1"/>
      <w:numFmt w:val="bullet"/>
      <w:lvlText w:val=""/>
      <w:lvlJc w:val="left"/>
      <w:pPr>
        <w:tabs>
          <w:tab w:val="num" w:pos="3655"/>
        </w:tabs>
        <w:ind w:left="3655" w:hanging="360"/>
      </w:pPr>
      <w:rPr>
        <w:rFonts w:ascii="Symbol" w:hAnsi="Symbol" w:hint="default"/>
      </w:rPr>
    </w:lvl>
    <w:lvl w:ilvl="4">
      <w:start w:val="1"/>
      <w:numFmt w:val="bullet"/>
      <w:lvlText w:val="o"/>
      <w:lvlJc w:val="left"/>
      <w:pPr>
        <w:tabs>
          <w:tab w:val="num" w:pos="4375"/>
        </w:tabs>
        <w:ind w:left="4375" w:hanging="360"/>
      </w:pPr>
      <w:rPr>
        <w:rFonts w:ascii="Courier New" w:hAnsi="Courier New" w:hint="default"/>
      </w:rPr>
    </w:lvl>
    <w:lvl w:ilvl="5">
      <w:start w:val="1"/>
      <w:numFmt w:val="bullet"/>
      <w:lvlText w:val=""/>
      <w:lvlJc w:val="left"/>
      <w:pPr>
        <w:tabs>
          <w:tab w:val="num" w:pos="5095"/>
        </w:tabs>
        <w:ind w:left="5095" w:hanging="360"/>
      </w:pPr>
      <w:rPr>
        <w:rFonts w:ascii="Wingdings" w:hAnsi="Wingdings" w:hint="default"/>
      </w:rPr>
    </w:lvl>
    <w:lvl w:ilvl="6">
      <w:start w:val="1"/>
      <w:numFmt w:val="bullet"/>
      <w:lvlText w:val=""/>
      <w:lvlJc w:val="left"/>
      <w:pPr>
        <w:tabs>
          <w:tab w:val="num" w:pos="5815"/>
        </w:tabs>
        <w:ind w:left="5815" w:hanging="360"/>
      </w:pPr>
      <w:rPr>
        <w:rFonts w:ascii="Symbol" w:hAnsi="Symbol" w:hint="default"/>
      </w:rPr>
    </w:lvl>
    <w:lvl w:ilvl="7">
      <w:start w:val="1"/>
      <w:numFmt w:val="bullet"/>
      <w:lvlText w:val="o"/>
      <w:lvlJc w:val="left"/>
      <w:pPr>
        <w:tabs>
          <w:tab w:val="num" w:pos="6535"/>
        </w:tabs>
        <w:ind w:left="6535" w:hanging="360"/>
      </w:pPr>
      <w:rPr>
        <w:rFonts w:ascii="Courier New" w:hAnsi="Courier New" w:hint="default"/>
      </w:rPr>
    </w:lvl>
    <w:lvl w:ilvl="8">
      <w:start w:val="1"/>
      <w:numFmt w:val="bullet"/>
      <w:lvlText w:val=""/>
      <w:lvlJc w:val="left"/>
      <w:pPr>
        <w:tabs>
          <w:tab w:val="num" w:pos="7255"/>
        </w:tabs>
        <w:ind w:left="7255" w:hanging="360"/>
      </w:pPr>
      <w:rPr>
        <w:rFonts w:ascii="Wingdings" w:hAnsi="Wingdings" w:hint="default"/>
      </w:rPr>
    </w:lvl>
  </w:abstractNum>
  <w:abstractNum w:abstractNumId="1">
    <w:nsid w:val="018F73CA"/>
    <w:multiLevelType w:val="hybridMultilevel"/>
    <w:tmpl w:val="CF905C32"/>
    <w:lvl w:ilvl="0" w:tplc="2592B652">
      <w:start w:val="1"/>
      <w:numFmt w:val="bullet"/>
      <w:lvlText w:val="–"/>
      <w:lvlJc w:val="left"/>
      <w:pPr>
        <w:tabs>
          <w:tab w:val="num" w:pos="1771"/>
        </w:tabs>
        <w:ind w:left="1771" w:hanging="636"/>
      </w:pPr>
      <w:rPr>
        <w:rFonts w:ascii="Times New Roman" w:eastAsia="Times New Roman" w:hAnsi="Times New Roman" w:hint="default"/>
        <w:b/>
        <w:sz w:val="36"/>
      </w:rPr>
    </w:lvl>
    <w:lvl w:ilvl="1" w:tplc="04190003">
      <w:start w:val="1"/>
      <w:numFmt w:val="bullet"/>
      <w:lvlText w:val="o"/>
      <w:lvlJc w:val="left"/>
      <w:pPr>
        <w:tabs>
          <w:tab w:val="num" w:pos="2215"/>
        </w:tabs>
        <w:ind w:left="2215" w:hanging="360"/>
      </w:pPr>
      <w:rPr>
        <w:rFonts w:ascii="Courier New" w:hAnsi="Courier New" w:hint="default"/>
      </w:rPr>
    </w:lvl>
    <w:lvl w:ilvl="2" w:tplc="04190005">
      <w:start w:val="1"/>
      <w:numFmt w:val="bullet"/>
      <w:lvlText w:val=""/>
      <w:lvlJc w:val="left"/>
      <w:pPr>
        <w:tabs>
          <w:tab w:val="num" w:pos="2935"/>
        </w:tabs>
        <w:ind w:left="2935" w:hanging="360"/>
      </w:pPr>
      <w:rPr>
        <w:rFonts w:ascii="Wingdings" w:hAnsi="Wingdings" w:hint="default"/>
      </w:rPr>
    </w:lvl>
    <w:lvl w:ilvl="3" w:tplc="04190001" w:tentative="1">
      <w:start w:val="1"/>
      <w:numFmt w:val="bullet"/>
      <w:lvlText w:val=""/>
      <w:lvlJc w:val="left"/>
      <w:pPr>
        <w:tabs>
          <w:tab w:val="num" w:pos="3655"/>
        </w:tabs>
        <w:ind w:left="3655" w:hanging="360"/>
      </w:pPr>
      <w:rPr>
        <w:rFonts w:ascii="Symbol" w:hAnsi="Symbol" w:hint="default"/>
      </w:rPr>
    </w:lvl>
    <w:lvl w:ilvl="4" w:tplc="04190003" w:tentative="1">
      <w:start w:val="1"/>
      <w:numFmt w:val="bullet"/>
      <w:lvlText w:val="o"/>
      <w:lvlJc w:val="left"/>
      <w:pPr>
        <w:tabs>
          <w:tab w:val="num" w:pos="4375"/>
        </w:tabs>
        <w:ind w:left="4375" w:hanging="360"/>
      </w:pPr>
      <w:rPr>
        <w:rFonts w:ascii="Courier New" w:hAnsi="Courier New" w:hint="default"/>
      </w:rPr>
    </w:lvl>
    <w:lvl w:ilvl="5" w:tplc="04190005" w:tentative="1">
      <w:start w:val="1"/>
      <w:numFmt w:val="bullet"/>
      <w:lvlText w:val=""/>
      <w:lvlJc w:val="left"/>
      <w:pPr>
        <w:tabs>
          <w:tab w:val="num" w:pos="5095"/>
        </w:tabs>
        <w:ind w:left="5095" w:hanging="360"/>
      </w:pPr>
      <w:rPr>
        <w:rFonts w:ascii="Wingdings" w:hAnsi="Wingdings" w:hint="default"/>
      </w:rPr>
    </w:lvl>
    <w:lvl w:ilvl="6" w:tplc="04190001" w:tentative="1">
      <w:start w:val="1"/>
      <w:numFmt w:val="bullet"/>
      <w:lvlText w:val=""/>
      <w:lvlJc w:val="left"/>
      <w:pPr>
        <w:tabs>
          <w:tab w:val="num" w:pos="5815"/>
        </w:tabs>
        <w:ind w:left="5815" w:hanging="360"/>
      </w:pPr>
      <w:rPr>
        <w:rFonts w:ascii="Symbol" w:hAnsi="Symbol" w:hint="default"/>
      </w:rPr>
    </w:lvl>
    <w:lvl w:ilvl="7" w:tplc="04190003" w:tentative="1">
      <w:start w:val="1"/>
      <w:numFmt w:val="bullet"/>
      <w:lvlText w:val="o"/>
      <w:lvlJc w:val="left"/>
      <w:pPr>
        <w:tabs>
          <w:tab w:val="num" w:pos="6535"/>
        </w:tabs>
        <w:ind w:left="6535" w:hanging="360"/>
      </w:pPr>
      <w:rPr>
        <w:rFonts w:ascii="Courier New" w:hAnsi="Courier New" w:hint="default"/>
      </w:rPr>
    </w:lvl>
    <w:lvl w:ilvl="8" w:tplc="04190005" w:tentative="1">
      <w:start w:val="1"/>
      <w:numFmt w:val="bullet"/>
      <w:lvlText w:val=""/>
      <w:lvlJc w:val="left"/>
      <w:pPr>
        <w:tabs>
          <w:tab w:val="num" w:pos="7255"/>
        </w:tabs>
        <w:ind w:left="7255" w:hanging="360"/>
      </w:pPr>
      <w:rPr>
        <w:rFonts w:ascii="Wingdings" w:hAnsi="Wingdings" w:hint="default"/>
      </w:rPr>
    </w:lvl>
  </w:abstractNum>
  <w:abstractNum w:abstractNumId="2">
    <w:nsid w:val="02191EE4"/>
    <w:multiLevelType w:val="hybridMultilevel"/>
    <w:tmpl w:val="3A204472"/>
    <w:lvl w:ilvl="0" w:tplc="310E3776">
      <w:start w:val="5"/>
      <w:numFmt w:val="decimal"/>
      <w:lvlText w:val="%1."/>
      <w:lvlJc w:val="left"/>
      <w:pPr>
        <w:tabs>
          <w:tab w:val="num" w:pos="2130"/>
        </w:tabs>
        <w:ind w:left="2130" w:hanging="690"/>
      </w:pPr>
      <w:rPr>
        <w:rFonts w:cs="Times New Roman" w:hint="default"/>
      </w:rPr>
    </w:lvl>
    <w:lvl w:ilvl="1" w:tplc="04190019" w:tentative="1">
      <w:start w:val="1"/>
      <w:numFmt w:val="lowerLetter"/>
      <w:lvlText w:val="%2."/>
      <w:lvlJc w:val="left"/>
      <w:pPr>
        <w:tabs>
          <w:tab w:val="num" w:pos="2520"/>
        </w:tabs>
        <w:ind w:left="2520" w:hanging="360"/>
      </w:pPr>
      <w:rPr>
        <w:rFonts w:cs="Times New Roman"/>
      </w:rPr>
    </w:lvl>
    <w:lvl w:ilvl="2" w:tplc="0419001B" w:tentative="1">
      <w:start w:val="1"/>
      <w:numFmt w:val="lowerRoman"/>
      <w:lvlText w:val="%3."/>
      <w:lvlJc w:val="right"/>
      <w:pPr>
        <w:tabs>
          <w:tab w:val="num" w:pos="3240"/>
        </w:tabs>
        <w:ind w:left="3240" w:hanging="180"/>
      </w:pPr>
      <w:rPr>
        <w:rFonts w:cs="Times New Roman"/>
      </w:rPr>
    </w:lvl>
    <w:lvl w:ilvl="3" w:tplc="0419000F" w:tentative="1">
      <w:start w:val="1"/>
      <w:numFmt w:val="decimal"/>
      <w:lvlText w:val="%4."/>
      <w:lvlJc w:val="left"/>
      <w:pPr>
        <w:tabs>
          <w:tab w:val="num" w:pos="3960"/>
        </w:tabs>
        <w:ind w:left="3960" w:hanging="360"/>
      </w:pPr>
      <w:rPr>
        <w:rFonts w:cs="Times New Roman"/>
      </w:rPr>
    </w:lvl>
    <w:lvl w:ilvl="4" w:tplc="04190019" w:tentative="1">
      <w:start w:val="1"/>
      <w:numFmt w:val="lowerLetter"/>
      <w:lvlText w:val="%5."/>
      <w:lvlJc w:val="left"/>
      <w:pPr>
        <w:tabs>
          <w:tab w:val="num" w:pos="4680"/>
        </w:tabs>
        <w:ind w:left="4680" w:hanging="360"/>
      </w:pPr>
      <w:rPr>
        <w:rFonts w:cs="Times New Roman"/>
      </w:rPr>
    </w:lvl>
    <w:lvl w:ilvl="5" w:tplc="0419001B" w:tentative="1">
      <w:start w:val="1"/>
      <w:numFmt w:val="lowerRoman"/>
      <w:lvlText w:val="%6."/>
      <w:lvlJc w:val="right"/>
      <w:pPr>
        <w:tabs>
          <w:tab w:val="num" w:pos="5400"/>
        </w:tabs>
        <w:ind w:left="5400" w:hanging="180"/>
      </w:pPr>
      <w:rPr>
        <w:rFonts w:cs="Times New Roman"/>
      </w:rPr>
    </w:lvl>
    <w:lvl w:ilvl="6" w:tplc="0419000F" w:tentative="1">
      <w:start w:val="1"/>
      <w:numFmt w:val="decimal"/>
      <w:lvlText w:val="%7."/>
      <w:lvlJc w:val="left"/>
      <w:pPr>
        <w:tabs>
          <w:tab w:val="num" w:pos="6120"/>
        </w:tabs>
        <w:ind w:left="6120" w:hanging="360"/>
      </w:pPr>
      <w:rPr>
        <w:rFonts w:cs="Times New Roman"/>
      </w:rPr>
    </w:lvl>
    <w:lvl w:ilvl="7" w:tplc="04190019" w:tentative="1">
      <w:start w:val="1"/>
      <w:numFmt w:val="lowerLetter"/>
      <w:lvlText w:val="%8."/>
      <w:lvlJc w:val="left"/>
      <w:pPr>
        <w:tabs>
          <w:tab w:val="num" w:pos="6840"/>
        </w:tabs>
        <w:ind w:left="6840" w:hanging="360"/>
      </w:pPr>
      <w:rPr>
        <w:rFonts w:cs="Times New Roman"/>
      </w:rPr>
    </w:lvl>
    <w:lvl w:ilvl="8" w:tplc="0419001B" w:tentative="1">
      <w:start w:val="1"/>
      <w:numFmt w:val="lowerRoman"/>
      <w:lvlText w:val="%9."/>
      <w:lvlJc w:val="right"/>
      <w:pPr>
        <w:tabs>
          <w:tab w:val="num" w:pos="7560"/>
        </w:tabs>
        <w:ind w:left="7560" w:hanging="180"/>
      </w:pPr>
      <w:rPr>
        <w:rFonts w:cs="Times New Roman"/>
      </w:rPr>
    </w:lvl>
  </w:abstractNum>
  <w:abstractNum w:abstractNumId="3">
    <w:nsid w:val="051F2292"/>
    <w:multiLevelType w:val="multilevel"/>
    <w:tmpl w:val="8244F962"/>
    <w:lvl w:ilvl="0">
      <w:start w:val="6"/>
      <w:numFmt w:val="decimal"/>
      <w:lvlText w:val="%1."/>
      <w:lvlJc w:val="left"/>
      <w:pPr>
        <w:tabs>
          <w:tab w:val="num" w:pos="2340"/>
        </w:tabs>
        <w:ind w:left="2340" w:hanging="900"/>
      </w:pPr>
      <w:rPr>
        <w:rFonts w:cs="Times New Roman" w:hint="default"/>
        <w:b/>
        <w:u w:val="single"/>
      </w:rPr>
    </w:lvl>
    <w:lvl w:ilvl="1">
      <w:start w:val="1"/>
      <w:numFmt w:val="lowerLetter"/>
      <w:lvlText w:val="%2."/>
      <w:lvlJc w:val="left"/>
      <w:pPr>
        <w:tabs>
          <w:tab w:val="num" w:pos="2520"/>
        </w:tabs>
        <w:ind w:left="2520" w:hanging="360"/>
      </w:pPr>
      <w:rPr>
        <w:rFonts w:cs="Times New Roman"/>
      </w:rPr>
    </w:lvl>
    <w:lvl w:ilvl="2">
      <w:start w:val="1"/>
      <w:numFmt w:val="lowerRoman"/>
      <w:lvlText w:val="%3."/>
      <w:lvlJc w:val="right"/>
      <w:pPr>
        <w:tabs>
          <w:tab w:val="num" w:pos="3240"/>
        </w:tabs>
        <w:ind w:left="3240" w:hanging="180"/>
      </w:pPr>
      <w:rPr>
        <w:rFonts w:cs="Times New Roman"/>
      </w:rPr>
    </w:lvl>
    <w:lvl w:ilvl="3">
      <w:start w:val="1"/>
      <w:numFmt w:val="decimal"/>
      <w:lvlText w:val="%4."/>
      <w:lvlJc w:val="left"/>
      <w:pPr>
        <w:tabs>
          <w:tab w:val="num" w:pos="3960"/>
        </w:tabs>
        <w:ind w:left="3960" w:hanging="360"/>
      </w:pPr>
      <w:rPr>
        <w:rFonts w:cs="Times New Roman"/>
      </w:rPr>
    </w:lvl>
    <w:lvl w:ilvl="4">
      <w:start w:val="1"/>
      <w:numFmt w:val="lowerLetter"/>
      <w:lvlText w:val="%5."/>
      <w:lvlJc w:val="left"/>
      <w:pPr>
        <w:tabs>
          <w:tab w:val="num" w:pos="4680"/>
        </w:tabs>
        <w:ind w:left="4680" w:hanging="360"/>
      </w:pPr>
      <w:rPr>
        <w:rFonts w:cs="Times New Roman"/>
      </w:rPr>
    </w:lvl>
    <w:lvl w:ilvl="5">
      <w:start w:val="1"/>
      <w:numFmt w:val="lowerRoman"/>
      <w:lvlText w:val="%6."/>
      <w:lvlJc w:val="right"/>
      <w:pPr>
        <w:tabs>
          <w:tab w:val="num" w:pos="5400"/>
        </w:tabs>
        <w:ind w:left="5400" w:hanging="180"/>
      </w:pPr>
      <w:rPr>
        <w:rFonts w:cs="Times New Roman"/>
      </w:rPr>
    </w:lvl>
    <w:lvl w:ilvl="6">
      <w:start w:val="1"/>
      <w:numFmt w:val="decimal"/>
      <w:lvlText w:val="%7."/>
      <w:lvlJc w:val="left"/>
      <w:pPr>
        <w:tabs>
          <w:tab w:val="num" w:pos="6120"/>
        </w:tabs>
        <w:ind w:left="6120" w:hanging="360"/>
      </w:pPr>
      <w:rPr>
        <w:rFonts w:cs="Times New Roman"/>
      </w:rPr>
    </w:lvl>
    <w:lvl w:ilvl="7">
      <w:start w:val="1"/>
      <w:numFmt w:val="lowerLetter"/>
      <w:lvlText w:val="%8."/>
      <w:lvlJc w:val="left"/>
      <w:pPr>
        <w:tabs>
          <w:tab w:val="num" w:pos="6840"/>
        </w:tabs>
        <w:ind w:left="6840" w:hanging="360"/>
      </w:pPr>
      <w:rPr>
        <w:rFonts w:cs="Times New Roman"/>
      </w:rPr>
    </w:lvl>
    <w:lvl w:ilvl="8">
      <w:start w:val="1"/>
      <w:numFmt w:val="lowerRoman"/>
      <w:lvlText w:val="%9."/>
      <w:lvlJc w:val="right"/>
      <w:pPr>
        <w:tabs>
          <w:tab w:val="num" w:pos="7560"/>
        </w:tabs>
        <w:ind w:left="7560" w:hanging="180"/>
      </w:pPr>
      <w:rPr>
        <w:rFonts w:cs="Times New Roman"/>
      </w:rPr>
    </w:lvl>
  </w:abstractNum>
  <w:abstractNum w:abstractNumId="4">
    <w:nsid w:val="074339F3"/>
    <w:multiLevelType w:val="hybridMultilevel"/>
    <w:tmpl w:val="8244F962"/>
    <w:lvl w:ilvl="0" w:tplc="550C2B60">
      <w:start w:val="6"/>
      <w:numFmt w:val="decimal"/>
      <w:lvlText w:val="%1."/>
      <w:lvlJc w:val="left"/>
      <w:pPr>
        <w:tabs>
          <w:tab w:val="num" w:pos="2340"/>
        </w:tabs>
        <w:ind w:left="2340" w:hanging="900"/>
      </w:pPr>
      <w:rPr>
        <w:rFonts w:cs="Times New Roman" w:hint="default"/>
        <w:b/>
        <w:u w:val="single"/>
      </w:rPr>
    </w:lvl>
    <w:lvl w:ilvl="1" w:tplc="04190019" w:tentative="1">
      <w:start w:val="1"/>
      <w:numFmt w:val="lowerLetter"/>
      <w:lvlText w:val="%2."/>
      <w:lvlJc w:val="left"/>
      <w:pPr>
        <w:tabs>
          <w:tab w:val="num" w:pos="2520"/>
        </w:tabs>
        <w:ind w:left="2520" w:hanging="360"/>
      </w:pPr>
      <w:rPr>
        <w:rFonts w:cs="Times New Roman"/>
      </w:rPr>
    </w:lvl>
    <w:lvl w:ilvl="2" w:tplc="0419001B" w:tentative="1">
      <w:start w:val="1"/>
      <w:numFmt w:val="lowerRoman"/>
      <w:lvlText w:val="%3."/>
      <w:lvlJc w:val="right"/>
      <w:pPr>
        <w:tabs>
          <w:tab w:val="num" w:pos="3240"/>
        </w:tabs>
        <w:ind w:left="3240" w:hanging="180"/>
      </w:pPr>
      <w:rPr>
        <w:rFonts w:cs="Times New Roman"/>
      </w:rPr>
    </w:lvl>
    <w:lvl w:ilvl="3" w:tplc="0419000F" w:tentative="1">
      <w:start w:val="1"/>
      <w:numFmt w:val="decimal"/>
      <w:lvlText w:val="%4."/>
      <w:lvlJc w:val="left"/>
      <w:pPr>
        <w:tabs>
          <w:tab w:val="num" w:pos="3960"/>
        </w:tabs>
        <w:ind w:left="3960" w:hanging="360"/>
      </w:pPr>
      <w:rPr>
        <w:rFonts w:cs="Times New Roman"/>
      </w:rPr>
    </w:lvl>
    <w:lvl w:ilvl="4" w:tplc="04190019" w:tentative="1">
      <w:start w:val="1"/>
      <w:numFmt w:val="lowerLetter"/>
      <w:lvlText w:val="%5."/>
      <w:lvlJc w:val="left"/>
      <w:pPr>
        <w:tabs>
          <w:tab w:val="num" w:pos="4680"/>
        </w:tabs>
        <w:ind w:left="4680" w:hanging="360"/>
      </w:pPr>
      <w:rPr>
        <w:rFonts w:cs="Times New Roman"/>
      </w:rPr>
    </w:lvl>
    <w:lvl w:ilvl="5" w:tplc="0419001B" w:tentative="1">
      <w:start w:val="1"/>
      <w:numFmt w:val="lowerRoman"/>
      <w:lvlText w:val="%6."/>
      <w:lvlJc w:val="right"/>
      <w:pPr>
        <w:tabs>
          <w:tab w:val="num" w:pos="5400"/>
        </w:tabs>
        <w:ind w:left="5400" w:hanging="180"/>
      </w:pPr>
      <w:rPr>
        <w:rFonts w:cs="Times New Roman"/>
      </w:rPr>
    </w:lvl>
    <w:lvl w:ilvl="6" w:tplc="0419000F" w:tentative="1">
      <w:start w:val="1"/>
      <w:numFmt w:val="decimal"/>
      <w:lvlText w:val="%7."/>
      <w:lvlJc w:val="left"/>
      <w:pPr>
        <w:tabs>
          <w:tab w:val="num" w:pos="6120"/>
        </w:tabs>
        <w:ind w:left="6120" w:hanging="360"/>
      </w:pPr>
      <w:rPr>
        <w:rFonts w:cs="Times New Roman"/>
      </w:rPr>
    </w:lvl>
    <w:lvl w:ilvl="7" w:tplc="04190019" w:tentative="1">
      <w:start w:val="1"/>
      <w:numFmt w:val="lowerLetter"/>
      <w:lvlText w:val="%8."/>
      <w:lvlJc w:val="left"/>
      <w:pPr>
        <w:tabs>
          <w:tab w:val="num" w:pos="6840"/>
        </w:tabs>
        <w:ind w:left="6840" w:hanging="360"/>
      </w:pPr>
      <w:rPr>
        <w:rFonts w:cs="Times New Roman"/>
      </w:rPr>
    </w:lvl>
    <w:lvl w:ilvl="8" w:tplc="0419001B" w:tentative="1">
      <w:start w:val="1"/>
      <w:numFmt w:val="lowerRoman"/>
      <w:lvlText w:val="%9."/>
      <w:lvlJc w:val="right"/>
      <w:pPr>
        <w:tabs>
          <w:tab w:val="num" w:pos="7560"/>
        </w:tabs>
        <w:ind w:left="7560" w:hanging="180"/>
      </w:pPr>
      <w:rPr>
        <w:rFonts w:cs="Times New Roman"/>
      </w:rPr>
    </w:lvl>
  </w:abstractNum>
  <w:abstractNum w:abstractNumId="5">
    <w:nsid w:val="14A77F2C"/>
    <w:multiLevelType w:val="multilevel"/>
    <w:tmpl w:val="4DA4EC3C"/>
    <w:lvl w:ilvl="0">
      <w:start w:val="1"/>
      <w:numFmt w:val="bullet"/>
      <w:lvlText w:val="–"/>
      <w:lvlJc w:val="left"/>
      <w:pPr>
        <w:tabs>
          <w:tab w:val="num" w:pos="1771"/>
        </w:tabs>
        <w:ind w:left="1771" w:hanging="636"/>
      </w:pPr>
      <w:rPr>
        <w:rFonts w:ascii="Times New Roman" w:eastAsia="Times New Roman" w:hAnsi="Times New Roman" w:hint="default"/>
        <w:b/>
        <w:sz w:val="36"/>
      </w:rPr>
    </w:lvl>
    <w:lvl w:ilvl="1">
      <w:start w:val="1"/>
      <w:numFmt w:val="bullet"/>
      <w:lvlText w:val="o"/>
      <w:lvlJc w:val="left"/>
      <w:pPr>
        <w:tabs>
          <w:tab w:val="num" w:pos="2215"/>
        </w:tabs>
        <w:ind w:left="2215" w:hanging="360"/>
      </w:pPr>
      <w:rPr>
        <w:rFonts w:ascii="Courier New" w:hAnsi="Courier New" w:hint="default"/>
      </w:rPr>
    </w:lvl>
    <w:lvl w:ilvl="2">
      <w:start w:val="1"/>
      <w:numFmt w:val="bullet"/>
      <w:lvlText w:val=""/>
      <w:lvlJc w:val="left"/>
      <w:pPr>
        <w:tabs>
          <w:tab w:val="num" w:pos="2935"/>
        </w:tabs>
        <w:ind w:left="2935" w:hanging="360"/>
      </w:pPr>
      <w:rPr>
        <w:rFonts w:ascii="Wingdings" w:hAnsi="Wingdings" w:hint="default"/>
      </w:rPr>
    </w:lvl>
    <w:lvl w:ilvl="3">
      <w:start w:val="1"/>
      <w:numFmt w:val="bullet"/>
      <w:lvlText w:val=""/>
      <w:lvlJc w:val="left"/>
      <w:pPr>
        <w:tabs>
          <w:tab w:val="num" w:pos="3655"/>
        </w:tabs>
        <w:ind w:left="3655" w:hanging="360"/>
      </w:pPr>
      <w:rPr>
        <w:rFonts w:ascii="Symbol" w:hAnsi="Symbol" w:hint="default"/>
      </w:rPr>
    </w:lvl>
    <w:lvl w:ilvl="4">
      <w:start w:val="1"/>
      <w:numFmt w:val="bullet"/>
      <w:lvlText w:val="o"/>
      <w:lvlJc w:val="left"/>
      <w:pPr>
        <w:tabs>
          <w:tab w:val="num" w:pos="4375"/>
        </w:tabs>
        <w:ind w:left="4375" w:hanging="360"/>
      </w:pPr>
      <w:rPr>
        <w:rFonts w:ascii="Courier New" w:hAnsi="Courier New" w:hint="default"/>
      </w:rPr>
    </w:lvl>
    <w:lvl w:ilvl="5">
      <w:start w:val="1"/>
      <w:numFmt w:val="bullet"/>
      <w:lvlText w:val=""/>
      <w:lvlJc w:val="left"/>
      <w:pPr>
        <w:tabs>
          <w:tab w:val="num" w:pos="5095"/>
        </w:tabs>
        <w:ind w:left="5095" w:hanging="360"/>
      </w:pPr>
      <w:rPr>
        <w:rFonts w:ascii="Wingdings" w:hAnsi="Wingdings" w:hint="default"/>
      </w:rPr>
    </w:lvl>
    <w:lvl w:ilvl="6">
      <w:start w:val="1"/>
      <w:numFmt w:val="bullet"/>
      <w:lvlText w:val=""/>
      <w:lvlJc w:val="left"/>
      <w:pPr>
        <w:tabs>
          <w:tab w:val="num" w:pos="5815"/>
        </w:tabs>
        <w:ind w:left="5815" w:hanging="360"/>
      </w:pPr>
      <w:rPr>
        <w:rFonts w:ascii="Symbol" w:hAnsi="Symbol" w:hint="default"/>
      </w:rPr>
    </w:lvl>
    <w:lvl w:ilvl="7">
      <w:start w:val="1"/>
      <w:numFmt w:val="bullet"/>
      <w:lvlText w:val="o"/>
      <w:lvlJc w:val="left"/>
      <w:pPr>
        <w:tabs>
          <w:tab w:val="num" w:pos="6535"/>
        </w:tabs>
        <w:ind w:left="6535" w:hanging="360"/>
      </w:pPr>
      <w:rPr>
        <w:rFonts w:ascii="Courier New" w:hAnsi="Courier New" w:hint="default"/>
      </w:rPr>
    </w:lvl>
    <w:lvl w:ilvl="8">
      <w:start w:val="1"/>
      <w:numFmt w:val="bullet"/>
      <w:lvlText w:val=""/>
      <w:lvlJc w:val="left"/>
      <w:pPr>
        <w:tabs>
          <w:tab w:val="num" w:pos="7255"/>
        </w:tabs>
        <w:ind w:left="7255" w:hanging="360"/>
      </w:pPr>
      <w:rPr>
        <w:rFonts w:ascii="Wingdings" w:hAnsi="Wingdings" w:hint="default"/>
      </w:rPr>
    </w:lvl>
  </w:abstractNum>
  <w:abstractNum w:abstractNumId="6">
    <w:nsid w:val="1A6371DE"/>
    <w:multiLevelType w:val="multilevel"/>
    <w:tmpl w:val="4DA4EC3C"/>
    <w:lvl w:ilvl="0">
      <w:start w:val="1"/>
      <w:numFmt w:val="bullet"/>
      <w:lvlText w:val="–"/>
      <w:lvlJc w:val="left"/>
      <w:pPr>
        <w:tabs>
          <w:tab w:val="num" w:pos="1771"/>
        </w:tabs>
        <w:ind w:left="1771" w:hanging="636"/>
      </w:pPr>
      <w:rPr>
        <w:rFonts w:ascii="Times New Roman" w:eastAsia="Times New Roman" w:hAnsi="Times New Roman" w:hint="default"/>
        <w:b/>
        <w:sz w:val="36"/>
      </w:rPr>
    </w:lvl>
    <w:lvl w:ilvl="1">
      <w:start w:val="1"/>
      <w:numFmt w:val="bullet"/>
      <w:lvlText w:val="o"/>
      <w:lvlJc w:val="left"/>
      <w:pPr>
        <w:tabs>
          <w:tab w:val="num" w:pos="2215"/>
        </w:tabs>
        <w:ind w:left="2215" w:hanging="360"/>
      </w:pPr>
      <w:rPr>
        <w:rFonts w:ascii="Courier New" w:hAnsi="Courier New" w:hint="default"/>
      </w:rPr>
    </w:lvl>
    <w:lvl w:ilvl="2">
      <w:start w:val="1"/>
      <w:numFmt w:val="bullet"/>
      <w:lvlText w:val=""/>
      <w:lvlJc w:val="left"/>
      <w:pPr>
        <w:tabs>
          <w:tab w:val="num" w:pos="2935"/>
        </w:tabs>
        <w:ind w:left="2935" w:hanging="360"/>
      </w:pPr>
      <w:rPr>
        <w:rFonts w:ascii="Wingdings" w:hAnsi="Wingdings" w:hint="default"/>
      </w:rPr>
    </w:lvl>
    <w:lvl w:ilvl="3">
      <w:start w:val="1"/>
      <w:numFmt w:val="bullet"/>
      <w:lvlText w:val=""/>
      <w:lvlJc w:val="left"/>
      <w:pPr>
        <w:tabs>
          <w:tab w:val="num" w:pos="3655"/>
        </w:tabs>
        <w:ind w:left="3655" w:hanging="360"/>
      </w:pPr>
      <w:rPr>
        <w:rFonts w:ascii="Symbol" w:hAnsi="Symbol" w:hint="default"/>
      </w:rPr>
    </w:lvl>
    <w:lvl w:ilvl="4">
      <w:start w:val="1"/>
      <w:numFmt w:val="bullet"/>
      <w:lvlText w:val="o"/>
      <w:lvlJc w:val="left"/>
      <w:pPr>
        <w:tabs>
          <w:tab w:val="num" w:pos="4375"/>
        </w:tabs>
        <w:ind w:left="4375" w:hanging="360"/>
      </w:pPr>
      <w:rPr>
        <w:rFonts w:ascii="Courier New" w:hAnsi="Courier New" w:hint="default"/>
      </w:rPr>
    </w:lvl>
    <w:lvl w:ilvl="5">
      <w:start w:val="1"/>
      <w:numFmt w:val="bullet"/>
      <w:lvlText w:val=""/>
      <w:lvlJc w:val="left"/>
      <w:pPr>
        <w:tabs>
          <w:tab w:val="num" w:pos="5095"/>
        </w:tabs>
        <w:ind w:left="5095" w:hanging="360"/>
      </w:pPr>
      <w:rPr>
        <w:rFonts w:ascii="Wingdings" w:hAnsi="Wingdings" w:hint="default"/>
      </w:rPr>
    </w:lvl>
    <w:lvl w:ilvl="6">
      <w:start w:val="1"/>
      <w:numFmt w:val="bullet"/>
      <w:lvlText w:val=""/>
      <w:lvlJc w:val="left"/>
      <w:pPr>
        <w:tabs>
          <w:tab w:val="num" w:pos="5815"/>
        </w:tabs>
        <w:ind w:left="5815" w:hanging="360"/>
      </w:pPr>
      <w:rPr>
        <w:rFonts w:ascii="Symbol" w:hAnsi="Symbol" w:hint="default"/>
      </w:rPr>
    </w:lvl>
    <w:lvl w:ilvl="7">
      <w:start w:val="1"/>
      <w:numFmt w:val="bullet"/>
      <w:lvlText w:val="o"/>
      <w:lvlJc w:val="left"/>
      <w:pPr>
        <w:tabs>
          <w:tab w:val="num" w:pos="6535"/>
        </w:tabs>
        <w:ind w:left="6535" w:hanging="360"/>
      </w:pPr>
      <w:rPr>
        <w:rFonts w:ascii="Courier New" w:hAnsi="Courier New" w:hint="default"/>
      </w:rPr>
    </w:lvl>
    <w:lvl w:ilvl="8">
      <w:start w:val="1"/>
      <w:numFmt w:val="bullet"/>
      <w:lvlText w:val=""/>
      <w:lvlJc w:val="left"/>
      <w:pPr>
        <w:tabs>
          <w:tab w:val="num" w:pos="7255"/>
        </w:tabs>
        <w:ind w:left="7255" w:hanging="360"/>
      </w:pPr>
      <w:rPr>
        <w:rFonts w:ascii="Wingdings" w:hAnsi="Wingdings" w:hint="default"/>
      </w:rPr>
    </w:lvl>
  </w:abstractNum>
  <w:abstractNum w:abstractNumId="7">
    <w:nsid w:val="1A956BD9"/>
    <w:multiLevelType w:val="hybridMultilevel"/>
    <w:tmpl w:val="8D4AC728"/>
    <w:lvl w:ilvl="0" w:tplc="56404B1A">
      <w:start w:val="21"/>
      <w:numFmt w:val="decimal"/>
      <w:lvlText w:val="%1."/>
      <w:lvlJc w:val="left"/>
      <w:pPr>
        <w:tabs>
          <w:tab w:val="num" w:pos="900"/>
        </w:tabs>
        <w:ind w:left="900" w:hanging="360"/>
      </w:pPr>
      <w:rPr>
        <w:rFonts w:cs="Times New Roman" w:hint="default"/>
        <w:u w:val="single"/>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8">
    <w:nsid w:val="1CEF463B"/>
    <w:multiLevelType w:val="hybridMultilevel"/>
    <w:tmpl w:val="EC204468"/>
    <w:lvl w:ilvl="0" w:tplc="2592B652">
      <w:start w:val="1"/>
      <w:numFmt w:val="bullet"/>
      <w:lvlText w:val="–"/>
      <w:lvlJc w:val="left"/>
      <w:pPr>
        <w:tabs>
          <w:tab w:val="num" w:pos="1771"/>
        </w:tabs>
        <w:ind w:left="1771" w:hanging="636"/>
      </w:pPr>
      <w:rPr>
        <w:rFonts w:ascii="Times New Roman" w:eastAsia="Times New Roman" w:hAnsi="Times New Roman" w:hint="default"/>
        <w:b/>
        <w:sz w:val="36"/>
      </w:rPr>
    </w:lvl>
    <w:lvl w:ilvl="1" w:tplc="04190003">
      <w:start w:val="1"/>
      <w:numFmt w:val="bullet"/>
      <w:lvlText w:val="o"/>
      <w:lvlJc w:val="left"/>
      <w:pPr>
        <w:tabs>
          <w:tab w:val="num" w:pos="2215"/>
        </w:tabs>
        <w:ind w:left="2215" w:hanging="360"/>
      </w:pPr>
      <w:rPr>
        <w:rFonts w:ascii="Courier New" w:hAnsi="Courier New" w:hint="default"/>
      </w:rPr>
    </w:lvl>
    <w:lvl w:ilvl="2" w:tplc="04190005">
      <w:start w:val="1"/>
      <w:numFmt w:val="bullet"/>
      <w:lvlText w:val=""/>
      <w:lvlJc w:val="left"/>
      <w:pPr>
        <w:tabs>
          <w:tab w:val="num" w:pos="2935"/>
        </w:tabs>
        <w:ind w:left="2935" w:hanging="360"/>
      </w:pPr>
      <w:rPr>
        <w:rFonts w:ascii="Wingdings" w:hAnsi="Wingdings" w:hint="default"/>
      </w:rPr>
    </w:lvl>
    <w:lvl w:ilvl="3" w:tplc="04190001" w:tentative="1">
      <w:start w:val="1"/>
      <w:numFmt w:val="bullet"/>
      <w:lvlText w:val=""/>
      <w:lvlJc w:val="left"/>
      <w:pPr>
        <w:tabs>
          <w:tab w:val="num" w:pos="3655"/>
        </w:tabs>
        <w:ind w:left="3655" w:hanging="360"/>
      </w:pPr>
      <w:rPr>
        <w:rFonts w:ascii="Symbol" w:hAnsi="Symbol" w:hint="default"/>
      </w:rPr>
    </w:lvl>
    <w:lvl w:ilvl="4" w:tplc="04190003" w:tentative="1">
      <w:start w:val="1"/>
      <w:numFmt w:val="bullet"/>
      <w:lvlText w:val="o"/>
      <w:lvlJc w:val="left"/>
      <w:pPr>
        <w:tabs>
          <w:tab w:val="num" w:pos="4375"/>
        </w:tabs>
        <w:ind w:left="4375" w:hanging="360"/>
      </w:pPr>
      <w:rPr>
        <w:rFonts w:ascii="Courier New" w:hAnsi="Courier New" w:hint="default"/>
      </w:rPr>
    </w:lvl>
    <w:lvl w:ilvl="5" w:tplc="04190005" w:tentative="1">
      <w:start w:val="1"/>
      <w:numFmt w:val="bullet"/>
      <w:lvlText w:val=""/>
      <w:lvlJc w:val="left"/>
      <w:pPr>
        <w:tabs>
          <w:tab w:val="num" w:pos="5095"/>
        </w:tabs>
        <w:ind w:left="5095" w:hanging="360"/>
      </w:pPr>
      <w:rPr>
        <w:rFonts w:ascii="Wingdings" w:hAnsi="Wingdings" w:hint="default"/>
      </w:rPr>
    </w:lvl>
    <w:lvl w:ilvl="6" w:tplc="04190001" w:tentative="1">
      <w:start w:val="1"/>
      <w:numFmt w:val="bullet"/>
      <w:lvlText w:val=""/>
      <w:lvlJc w:val="left"/>
      <w:pPr>
        <w:tabs>
          <w:tab w:val="num" w:pos="5815"/>
        </w:tabs>
        <w:ind w:left="5815" w:hanging="360"/>
      </w:pPr>
      <w:rPr>
        <w:rFonts w:ascii="Symbol" w:hAnsi="Symbol" w:hint="default"/>
      </w:rPr>
    </w:lvl>
    <w:lvl w:ilvl="7" w:tplc="04190003" w:tentative="1">
      <w:start w:val="1"/>
      <w:numFmt w:val="bullet"/>
      <w:lvlText w:val="o"/>
      <w:lvlJc w:val="left"/>
      <w:pPr>
        <w:tabs>
          <w:tab w:val="num" w:pos="6535"/>
        </w:tabs>
        <w:ind w:left="6535" w:hanging="360"/>
      </w:pPr>
      <w:rPr>
        <w:rFonts w:ascii="Courier New" w:hAnsi="Courier New" w:hint="default"/>
      </w:rPr>
    </w:lvl>
    <w:lvl w:ilvl="8" w:tplc="04190005" w:tentative="1">
      <w:start w:val="1"/>
      <w:numFmt w:val="bullet"/>
      <w:lvlText w:val=""/>
      <w:lvlJc w:val="left"/>
      <w:pPr>
        <w:tabs>
          <w:tab w:val="num" w:pos="7255"/>
        </w:tabs>
        <w:ind w:left="7255" w:hanging="360"/>
      </w:pPr>
      <w:rPr>
        <w:rFonts w:ascii="Wingdings" w:hAnsi="Wingdings" w:hint="default"/>
      </w:rPr>
    </w:lvl>
  </w:abstractNum>
  <w:abstractNum w:abstractNumId="9">
    <w:nsid w:val="29A73429"/>
    <w:multiLevelType w:val="hybridMultilevel"/>
    <w:tmpl w:val="07583DE6"/>
    <w:lvl w:ilvl="0" w:tplc="6B4A95F2">
      <w:start w:val="14"/>
      <w:numFmt w:val="decimal"/>
      <w:lvlText w:val="%1."/>
      <w:lvlJc w:val="left"/>
      <w:pPr>
        <w:tabs>
          <w:tab w:val="num" w:pos="1935"/>
        </w:tabs>
        <w:ind w:left="1935" w:hanging="495"/>
      </w:pPr>
      <w:rPr>
        <w:rFonts w:cs="Times New Roman" w:hint="default"/>
      </w:rPr>
    </w:lvl>
    <w:lvl w:ilvl="1" w:tplc="04190019" w:tentative="1">
      <w:start w:val="1"/>
      <w:numFmt w:val="lowerLetter"/>
      <w:lvlText w:val="%2."/>
      <w:lvlJc w:val="left"/>
      <w:pPr>
        <w:tabs>
          <w:tab w:val="num" w:pos="2520"/>
        </w:tabs>
        <w:ind w:left="2520" w:hanging="360"/>
      </w:pPr>
      <w:rPr>
        <w:rFonts w:cs="Times New Roman"/>
      </w:rPr>
    </w:lvl>
    <w:lvl w:ilvl="2" w:tplc="0419001B" w:tentative="1">
      <w:start w:val="1"/>
      <w:numFmt w:val="lowerRoman"/>
      <w:lvlText w:val="%3."/>
      <w:lvlJc w:val="right"/>
      <w:pPr>
        <w:tabs>
          <w:tab w:val="num" w:pos="3240"/>
        </w:tabs>
        <w:ind w:left="3240" w:hanging="180"/>
      </w:pPr>
      <w:rPr>
        <w:rFonts w:cs="Times New Roman"/>
      </w:rPr>
    </w:lvl>
    <w:lvl w:ilvl="3" w:tplc="0419000F" w:tentative="1">
      <w:start w:val="1"/>
      <w:numFmt w:val="decimal"/>
      <w:lvlText w:val="%4."/>
      <w:lvlJc w:val="left"/>
      <w:pPr>
        <w:tabs>
          <w:tab w:val="num" w:pos="3960"/>
        </w:tabs>
        <w:ind w:left="3960" w:hanging="360"/>
      </w:pPr>
      <w:rPr>
        <w:rFonts w:cs="Times New Roman"/>
      </w:rPr>
    </w:lvl>
    <w:lvl w:ilvl="4" w:tplc="04190019" w:tentative="1">
      <w:start w:val="1"/>
      <w:numFmt w:val="lowerLetter"/>
      <w:lvlText w:val="%5."/>
      <w:lvlJc w:val="left"/>
      <w:pPr>
        <w:tabs>
          <w:tab w:val="num" w:pos="4680"/>
        </w:tabs>
        <w:ind w:left="4680" w:hanging="360"/>
      </w:pPr>
      <w:rPr>
        <w:rFonts w:cs="Times New Roman"/>
      </w:rPr>
    </w:lvl>
    <w:lvl w:ilvl="5" w:tplc="0419001B" w:tentative="1">
      <w:start w:val="1"/>
      <w:numFmt w:val="lowerRoman"/>
      <w:lvlText w:val="%6."/>
      <w:lvlJc w:val="right"/>
      <w:pPr>
        <w:tabs>
          <w:tab w:val="num" w:pos="5400"/>
        </w:tabs>
        <w:ind w:left="5400" w:hanging="180"/>
      </w:pPr>
      <w:rPr>
        <w:rFonts w:cs="Times New Roman"/>
      </w:rPr>
    </w:lvl>
    <w:lvl w:ilvl="6" w:tplc="0419000F" w:tentative="1">
      <w:start w:val="1"/>
      <w:numFmt w:val="decimal"/>
      <w:lvlText w:val="%7."/>
      <w:lvlJc w:val="left"/>
      <w:pPr>
        <w:tabs>
          <w:tab w:val="num" w:pos="6120"/>
        </w:tabs>
        <w:ind w:left="6120" w:hanging="360"/>
      </w:pPr>
      <w:rPr>
        <w:rFonts w:cs="Times New Roman"/>
      </w:rPr>
    </w:lvl>
    <w:lvl w:ilvl="7" w:tplc="04190019" w:tentative="1">
      <w:start w:val="1"/>
      <w:numFmt w:val="lowerLetter"/>
      <w:lvlText w:val="%8."/>
      <w:lvlJc w:val="left"/>
      <w:pPr>
        <w:tabs>
          <w:tab w:val="num" w:pos="6840"/>
        </w:tabs>
        <w:ind w:left="6840" w:hanging="360"/>
      </w:pPr>
      <w:rPr>
        <w:rFonts w:cs="Times New Roman"/>
      </w:rPr>
    </w:lvl>
    <w:lvl w:ilvl="8" w:tplc="0419001B" w:tentative="1">
      <w:start w:val="1"/>
      <w:numFmt w:val="lowerRoman"/>
      <w:lvlText w:val="%9."/>
      <w:lvlJc w:val="right"/>
      <w:pPr>
        <w:tabs>
          <w:tab w:val="num" w:pos="7560"/>
        </w:tabs>
        <w:ind w:left="7560" w:hanging="180"/>
      </w:pPr>
      <w:rPr>
        <w:rFonts w:cs="Times New Roman"/>
      </w:rPr>
    </w:lvl>
  </w:abstractNum>
  <w:abstractNum w:abstractNumId="10">
    <w:nsid w:val="3164048A"/>
    <w:multiLevelType w:val="hybridMultilevel"/>
    <w:tmpl w:val="C1F67706"/>
    <w:lvl w:ilvl="0" w:tplc="2DD25E0E">
      <w:start w:val="8"/>
      <w:numFmt w:val="decimal"/>
      <w:lvlText w:val="%1."/>
      <w:lvlJc w:val="left"/>
      <w:pPr>
        <w:tabs>
          <w:tab w:val="num" w:pos="1860"/>
        </w:tabs>
        <w:ind w:left="1860" w:hanging="420"/>
      </w:pPr>
      <w:rPr>
        <w:rFonts w:cs="Times New Roman" w:hint="default"/>
      </w:rPr>
    </w:lvl>
    <w:lvl w:ilvl="1" w:tplc="04190019" w:tentative="1">
      <w:start w:val="1"/>
      <w:numFmt w:val="lowerLetter"/>
      <w:lvlText w:val="%2."/>
      <w:lvlJc w:val="left"/>
      <w:pPr>
        <w:tabs>
          <w:tab w:val="num" w:pos="2520"/>
        </w:tabs>
        <w:ind w:left="2520" w:hanging="360"/>
      </w:pPr>
      <w:rPr>
        <w:rFonts w:cs="Times New Roman"/>
      </w:rPr>
    </w:lvl>
    <w:lvl w:ilvl="2" w:tplc="0419001B" w:tentative="1">
      <w:start w:val="1"/>
      <w:numFmt w:val="lowerRoman"/>
      <w:lvlText w:val="%3."/>
      <w:lvlJc w:val="right"/>
      <w:pPr>
        <w:tabs>
          <w:tab w:val="num" w:pos="3240"/>
        </w:tabs>
        <w:ind w:left="3240" w:hanging="180"/>
      </w:pPr>
      <w:rPr>
        <w:rFonts w:cs="Times New Roman"/>
      </w:rPr>
    </w:lvl>
    <w:lvl w:ilvl="3" w:tplc="0419000F" w:tentative="1">
      <w:start w:val="1"/>
      <w:numFmt w:val="decimal"/>
      <w:lvlText w:val="%4."/>
      <w:lvlJc w:val="left"/>
      <w:pPr>
        <w:tabs>
          <w:tab w:val="num" w:pos="3960"/>
        </w:tabs>
        <w:ind w:left="3960" w:hanging="360"/>
      </w:pPr>
      <w:rPr>
        <w:rFonts w:cs="Times New Roman"/>
      </w:rPr>
    </w:lvl>
    <w:lvl w:ilvl="4" w:tplc="04190019" w:tentative="1">
      <w:start w:val="1"/>
      <w:numFmt w:val="lowerLetter"/>
      <w:lvlText w:val="%5."/>
      <w:lvlJc w:val="left"/>
      <w:pPr>
        <w:tabs>
          <w:tab w:val="num" w:pos="4680"/>
        </w:tabs>
        <w:ind w:left="4680" w:hanging="360"/>
      </w:pPr>
      <w:rPr>
        <w:rFonts w:cs="Times New Roman"/>
      </w:rPr>
    </w:lvl>
    <w:lvl w:ilvl="5" w:tplc="0419001B" w:tentative="1">
      <w:start w:val="1"/>
      <w:numFmt w:val="lowerRoman"/>
      <w:lvlText w:val="%6."/>
      <w:lvlJc w:val="right"/>
      <w:pPr>
        <w:tabs>
          <w:tab w:val="num" w:pos="5400"/>
        </w:tabs>
        <w:ind w:left="5400" w:hanging="180"/>
      </w:pPr>
      <w:rPr>
        <w:rFonts w:cs="Times New Roman"/>
      </w:rPr>
    </w:lvl>
    <w:lvl w:ilvl="6" w:tplc="0419000F" w:tentative="1">
      <w:start w:val="1"/>
      <w:numFmt w:val="decimal"/>
      <w:lvlText w:val="%7."/>
      <w:lvlJc w:val="left"/>
      <w:pPr>
        <w:tabs>
          <w:tab w:val="num" w:pos="6120"/>
        </w:tabs>
        <w:ind w:left="6120" w:hanging="360"/>
      </w:pPr>
      <w:rPr>
        <w:rFonts w:cs="Times New Roman"/>
      </w:rPr>
    </w:lvl>
    <w:lvl w:ilvl="7" w:tplc="04190019" w:tentative="1">
      <w:start w:val="1"/>
      <w:numFmt w:val="lowerLetter"/>
      <w:lvlText w:val="%8."/>
      <w:lvlJc w:val="left"/>
      <w:pPr>
        <w:tabs>
          <w:tab w:val="num" w:pos="6840"/>
        </w:tabs>
        <w:ind w:left="6840" w:hanging="360"/>
      </w:pPr>
      <w:rPr>
        <w:rFonts w:cs="Times New Roman"/>
      </w:rPr>
    </w:lvl>
    <w:lvl w:ilvl="8" w:tplc="0419001B" w:tentative="1">
      <w:start w:val="1"/>
      <w:numFmt w:val="lowerRoman"/>
      <w:lvlText w:val="%9."/>
      <w:lvlJc w:val="right"/>
      <w:pPr>
        <w:tabs>
          <w:tab w:val="num" w:pos="7560"/>
        </w:tabs>
        <w:ind w:left="7560" w:hanging="180"/>
      </w:pPr>
      <w:rPr>
        <w:rFonts w:cs="Times New Roman"/>
      </w:rPr>
    </w:lvl>
  </w:abstractNum>
  <w:abstractNum w:abstractNumId="11">
    <w:nsid w:val="52985FDE"/>
    <w:multiLevelType w:val="multilevel"/>
    <w:tmpl w:val="4DA4EC3C"/>
    <w:lvl w:ilvl="0">
      <w:start w:val="1"/>
      <w:numFmt w:val="bullet"/>
      <w:lvlText w:val="–"/>
      <w:lvlJc w:val="left"/>
      <w:pPr>
        <w:tabs>
          <w:tab w:val="num" w:pos="1771"/>
        </w:tabs>
        <w:ind w:left="1771" w:hanging="636"/>
      </w:pPr>
      <w:rPr>
        <w:rFonts w:ascii="Times New Roman" w:eastAsia="Times New Roman" w:hAnsi="Times New Roman" w:hint="default"/>
        <w:b/>
        <w:sz w:val="36"/>
      </w:rPr>
    </w:lvl>
    <w:lvl w:ilvl="1">
      <w:start w:val="1"/>
      <w:numFmt w:val="bullet"/>
      <w:lvlText w:val="o"/>
      <w:lvlJc w:val="left"/>
      <w:pPr>
        <w:tabs>
          <w:tab w:val="num" w:pos="2215"/>
        </w:tabs>
        <w:ind w:left="2215" w:hanging="360"/>
      </w:pPr>
      <w:rPr>
        <w:rFonts w:ascii="Courier New" w:hAnsi="Courier New" w:hint="default"/>
      </w:rPr>
    </w:lvl>
    <w:lvl w:ilvl="2">
      <w:start w:val="1"/>
      <w:numFmt w:val="bullet"/>
      <w:lvlText w:val=""/>
      <w:lvlJc w:val="left"/>
      <w:pPr>
        <w:tabs>
          <w:tab w:val="num" w:pos="2935"/>
        </w:tabs>
        <w:ind w:left="2935" w:hanging="360"/>
      </w:pPr>
      <w:rPr>
        <w:rFonts w:ascii="Wingdings" w:hAnsi="Wingdings" w:hint="default"/>
      </w:rPr>
    </w:lvl>
    <w:lvl w:ilvl="3">
      <w:start w:val="1"/>
      <w:numFmt w:val="bullet"/>
      <w:lvlText w:val=""/>
      <w:lvlJc w:val="left"/>
      <w:pPr>
        <w:tabs>
          <w:tab w:val="num" w:pos="3655"/>
        </w:tabs>
        <w:ind w:left="3655" w:hanging="360"/>
      </w:pPr>
      <w:rPr>
        <w:rFonts w:ascii="Symbol" w:hAnsi="Symbol" w:hint="default"/>
      </w:rPr>
    </w:lvl>
    <w:lvl w:ilvl="4">
      <w:start w:val="1"/>
      <w:numFmt w:val="bullet"/>
      <w:lvlText w:val="o"/>
      <w:lvlJc w:val="left"/>
      <w:pPr>
        <w:tabs>
          <w:tab w:val="num" w:pos="4375"/>
        </w:tabs>
        <w:ind w:left="4375" w:hanging="360"/>
      </w:pPr>
      <w:rPr>
        <w:rFonts w:ascii="Courier New" w:hAnsi="Courier New" w:hint="default"/>
      </w:rPr>
    </w:lvl>
    <w:lvl w:ilvl="5">
      <w:start w:val="1"/>
      <w:numFmt w:val="bullet"/>
      <w:lvlText w:val=""/>
      <w:lvlJc w:val="left"/>
      <w:pPr>
        <w:tabs>
          <w:tab w:val="num" w:pos="5095"/>
        </w:tabs>
        <w:ind w:left="5095" w:hanging="360"/>
      </w:pPr>
      <w:rPr>
        <w:rFonts w:ascii="Wingdings" w:hAnsi="Wingdings" w:hint="default"/>
      </w:rPr>
    </w:lvl>
    <w:lvl w:ilvl="6">
      <w:start w:val="1"/>
      <w:numFmt w:val="bullet"/>
      <w:lvlText w:val=""/>
      <w:lvlJc w:val="left"/>
      <w:pPr>
        <w:tabs>
          <w:tab w:val="num" w:pos="5815"/>
        </w:tabs>
        <w:ind w:left="5815" w:hanging="360"/>
      </w:pPr>
      <w:rPr>
        <w:rFonts w:ascii="Symbol" w:hAnsi="Symbol" w:hint="default"/>
      </w:rPr>
    </w:lvl>
    <w:lvl w:ilvl="7">
      <w:start w:val="1"/>
      <w:numFmt w:val="bullet"/>
      <w:lvlText w:val="o"/>
      <w:lvlJc w:val="left"/>
      <w:pPr>
        <w:tabs>
          <w:tab w:val="num" w:pos="6535"/>
        </w:tabs>
        <w:ind w:left="6535" w:hanging="360"/>
      </w:pPr>
      <w:rPr>
        <w:rFonts w:ascii="Courier New" w:hAnsi="Courier New" w:hint="default"/>
      </w:rPr>
    </w:lvl>
    <w:lvl w:ilvl="8">
      <w:start w:val="1"/>
      <w:numFmt w:val="bullet"/>
      <w:lvlText w:val=""/>
      <w:lvlJc w:val="left"/>
      <w:pPr>
        <w:tabs>
          <w:tab w:val="num" w:pos="7255"/>
        </w:tabs>
        <w:ind w:left="7255" w:hanging="360"/>
      </w:pPr>
      <w:rPr>
        <w:rFonts w:ascii="Wingdings" w:hAnsi="Wingdings" w:hint="default"/>
      </w:rPr>
    </w:lvl>
  </w:abstractNum>
  <w:abstractNum w:abstractNumId="12">
    <w:nsid w:val="53FC3A63"/>
    <w:multiLevelType w:val="multilevel"/>
    <w:tmpl w:val="8D4AC728"/>
    <w:lvl w:ilvl="0">
      <w:start w:val="21"/>
      <w:numFmt w:val="decimal"/>
      <w:lvlText w:val="%1."/>
      <w:lvlJc w:val="left"/>
      <w:pPr>
        <w:tabs>
          <w:tab w:val="num" w:pos="900"/>
        </w:tabs>
        <w:ind w:left="900" w:hanging="360"/>
      </w:pPr>
      <w:rPr>
        <w:rFonts w:cs="Times New Roman" w:hint="default"/>
        <w:u w:val="single"/>
      </w:rPr>
    </w:lvl>
    <w:lvl w:ilvl="1">
      <w:start w:val="1"/>
      <w:numFmt w:val="lowerLetter"/>
      <w:lvlText w:val="%2."/>
      <w:lvlJc w:val="left"/>
      <w:pPr>
        <w:tabs>
          <w:tab w:val="num" w:pos="1620"/>
        </w:tabs>
        <w:ind w:left="1620" w:hanging="360"/>
      </w:pPr>
      <w:rPr>
        <w:rFonts w:cs="Times New Roman"/>
      </w:rPr>
    </w:lvl>
    <w:lvl w:ilvl="2">
      <w:start w:val="1"/>
      <w:numFmt w:val="lowerRoman"/>
      <w:lvlText w:val="%3."/>
      <w:lvlJc w:val="right"/>
      <w:pPr>
        <w:tabs>
          <w:tab w:val="num" w:pos="2340"/>
        </w:tabs>
        <w:ind w:left="2340" w:hanging="180"/>
      </w:pPr>
      <w:rPr>
        <w:rFonts w:cs="Times New Roman"/>
      </w:rPr>
    </w:lvl>
    <w:lvl w:ilvl="3">
      <w:start w:val="1"/>
      <w:numFmt w:val="decimal"/>
      <w:lvlText w:val="%4."/>
      <w:lvlJc w:val="left"/>
      <w:pPr>
        <w:tabs>
          <w:tab w:val="num" w:pos="3060"/>
        </w:tabs>
        <w:ind w:left="3060" w:hanging="360"/>
      </w:pPr>
      <w:rPr>
        <w:rFonts w:cs="Times New Roman"/>
      </w:rPr>
    </w:lvl>
    <w:lvl w:ilvl="4">
      <w:start w:val="1"/>
      <w:numFmt w:val="lowerLetter"/>
      <w:lvlText w:val="%5."/>
      <w:lvlJc w:val="left"/>
      <w:pPr>
        <w:tabs>
          <w:tab w:val="num" w:pos="3780"/>
        </w:tabs>
        <w:ind w:left="3780" w:hanging="360"/>
      </w:pPr>
      <w:rPr>
        <w:rFonts w:cs="Times New Roman"/>
      </w:rPr>
    </w:lvl>
    <w:lvl w:ilvl="5">
      <w:start w:val="1"/>
      <w:numFmt w:val="lowerRoman"/>
      <w:lvlText w:val="%6."/>
      <w:lvlJc w:val="right"/>
      <w:pPr>
        <w:tabs>
          <w:tab w:val="num" w:pos="4500"/>
        </w:tabs>
        <w:ind w:left="4500" w:hanging="180"/>
      </w:pPr>
      <w:rPr>
        <w:rFonts w:cs="Times New Roman"/>
      </w:rPr>
    </w:lvl>
    <w:lvl w:ilvl="6">
      <w:start w:val="1"/>
      <w:numFmt w:val="decimal"/>
      <w:lvlText w:val="%7."/>
      <w:lvlJc w:val="left"/>
      <w:pPr>
        <w:tabs>
          <w:tab w:val="num" w:pos="5220"/>
        </w:tabs>
        <w:ind w:left="5220" w:hanging="360"/>
      </w:pPr>
      <w:rPr>
        <w:rFonts w:cs="Times New Roman"/>
      </w:rPr>
    </w:lvl>
    <w:lvl w:ilvl="7">
      <w:start w:val="1"/>
      <w:numFmt w:val="lowerLetter"/>
      <w:lvlText w:val="%8."/>
      <w:lvlJc w:val="left"/>
      <w:pPr>
        <w:tabs>
          <w:tab w:val="num" w:pos="5940"/>
        </w:tabs>
        <w:ind w:left="5940" w:hanging="360"/>
      </w:pPr>
      <w:rPr>
        <w:rFonts w:cs="Times New Roman"/>
      </w:rPr>
    </w:lvl>
    <w:lvl w:ilvl="8">
      <w:start w:val="1"/>
      <w:numFmt w:val="lowerRoman"/>
      <w:lvlText w:val="%9."/>
      <w:lvlJc w:val="right"/>
      <w:pPr>
        <w:tabs>
          <w:tab w:val="num" w:pos="6660"/>
        </w:tabs>
        <w:ind w:left="6660" w:hanging="180"/>
      </w:pPr>
      <w:rPr>
        <w:rFonts w:cs="Times New Roman"/>
      </w:rPr>
    </w:lvl>
  </w:abstractNum>
  <w:abstractNum w:abstractNumId="13">
    <w:nsid w:val="59084268"/>
    <w:multiLevelType w:val="hybridMultilevel"/>
    <w:tmpl w:val="4DA4EC3C"/>
    <w:lvl w:ilvl="0" w:tplc="2592B652">
      <w:start w:val="1"/>
      <w:numFmt w:val="bullet"/>
      <w:lvlText w:val="–"/>
      <w:lvlJc w:val="left"/>
      <w:pPr>
        <w:tabs>
          <w:tab w:val="num" w:pos="2054"/>
        </w:tabs>
        <w:ind w:left="2054" w:hanging="636"/>
      </w:pPr>
      <w:rPr>
        <w:rFonts w:ascii="Times New Roman" w:eastAsia="Times New Roman" w:hAnsi="Times New Roman" w:hint="default"/>
        <w:b/>
        <w:sz w:val="36"/>
      </w:rPr>
    </w:lvl>
    <w:lvl w:ilvl="1" w:tplc="04190003">
      <w:start w:val="1"/>
      <w:numFmt w:val="bullet"/>
      <w:lvlText w:val="o"/>
      <w:lvlJc w:val="left"/>
      <w:pPr>
        <w:tabs>
          <w:tab w:val="num" w:pos="2215"/>
        </w:tabs>
        <w:ind w:left="2215" w:hanging="360"/>
      </w:pPr>
      <w:rPr>
        <w:rFonts w:ascii="Courier New" w:hAnsi="Courier New" w:hint="default"/>
      </w:rPr>
    </w:lvl>
    <w:lvl w:ilvl="2" w:tplc="04190005">
      <w:start w:val="1"/>
      <w:numFmt w:val="bullet"/>
      <w:lvlText w:val=""/>
      <w:lvlJc w:val="left"/>
      <w:pPr>
        <w:tabs>
          <w:tab w:val="num" w:pos="2935"/>
        </w:tabs>
        <w:ind w:left="2935" w:hanging="360"/>
      </w:pPr>
      <w:rPr>
        <w:rFonts w:ascii="Wingdings" w:hAnsi="Wingdings" w:hint="default"/>
      </w:rPr>
    </w:lvl>
    <w:lvl w:ilvl="3" w:tplc="04190001" w:tentative="1">
      <w:start w:val="1"/>
      <w:numFmt w:val="bullet"/>
      <w:lvlText w:val=""/>
      <w:lvlJc w:val="left"/>
      <w:pPr>
        <w:tabs>
          <w:tab w:val="num" w:pos="3655"/>
        </w:tabs>
        <w:ind w:left="3655" w:hanging="360"/>
      </w:pPr>
      <w:rPr>
        <w:rFonts w:ascii="Symbol" w:hAnsi="Symbol" w:hint="default"/>
      </w:rPr>
    </w:lvl>
    <w:lvl w:ilvl="4" w:tplc="04190003" w:tentative="1">
      <w:start w:val="1"/>
      <w:numFmt w:val="bullet"/>
      <w:lvlText w:val="o"/>
      <w:lvlJc w:val="left"/>
      <w:pPr>
        <w:tabs>
          <w:tab w:val="num" w:pos="4375"/>
        </w:tabs>
        <w:ind w:left="4375" w:hanging="360"/>
      </w:pPr>
      <w:rPr>
        <w:rFonts w:ascii="Courier New" w:hAnsi="Courier New" w:hint="default"/>
      </w:rPr>
    </w:lvl>
    <w:lvl w:ilvl="5" w:tplc="04190005" w:tentative="1">
      <w:start w:val="1"/>
      <w:numFmt w:val="bullet"/>
      <w:lvlText w:val=""/>
      <w:lvlJc w:val="left"/>
      <w:pPr>
        <w:tabs>
          <w:tab w:val="num" w:pos="5095"/>
        </w:tabs>
        <w:ind w:left="5095" w:hanging="360"/>
      </w:pPr>
      <w:rPr>
        <w:rFonts w:ascii="Wingdings" w:hAnsi="Wingdings" w:hint="default"/>
      </w:rPr>
    </w:lvl>
    <w:lvl w:ilvl="6" w:tplc="04190001" w:tentative="1">
      <w:start w:val="1"/>
      <w:numFmt w:val="bullet"/>
      <w:lvlText w:val=""/>
      <w:lvlJc w:val="left"/>
      <w:pPr>
        <w:tabs>
          <w:tab w:val="num" w:pos="5815"/>
        </w:tabs>
        <w:ind w:left="5815" w:hanging="360"/>
      </w:pPr>
      <w:rPr>
        <w:rFonts w:ascii="Symbol" w:hAnsi="Symbol" w:hint="default"/>
      </w:rPr>
    </w:lvl>
    <w:lvl w:ilvl="7" w:tplc="04190003" w:tentative="1">
      <w:start w:val="1"/>
      <w:numFmt w:val="bullet"/>
      <w:lvlText w:val="o"/>
      <w:lvlJc w:val="left"/>
      <w:pPr>
        <w:tabs>
          <w:tab w:val="num" w:pos="6535"/>
        </w:tabs>
        <w:ind w:left="6535" w:hanging="360"/>
      </w:pPr>
      <w:rPr>
        <w:rFonts w:ascii="Courier New" w:hAnsi="Courier New" w:hint="default"/>
      </w:rPr>
    </w:lvl>
    <w:lvl w:ilvl="8" w:tplc="04190005" w:tentative="1">
      <w:start w:val="1"/>
      <w:numFmt w:val="bullet"/>
      <w:lvlText w:val=""/>
      <w:lvlJc w:val="left"/>
      <w:pPr>
        <w:tabs>
          <w:tab w:val="num" w:pos="7255"/>
        </w:tabs>
        <w:ind w:left="7255" w:hanging="360"/>
      </w:pPr>
      <w:rPr>
        <w:rFonts w:ascii="Wingdings" w:hAnsi="Wingdings" w:hint="default"/>
      </w:rPr>
    </w:lvl>
  </w:abstractNum>
  <w:abstractNum w:abstractNumId="14">
    <w:nsid w:val="5F047662"/>
    <w:multiLevelType w:val="hybridMultilevel"/>
    <w:tmpl w:val="74BCF174"/>
    <w:lvl w:ilvl="0" w:tplc="BAF87614">
      <w:start w:val="21"/>
      <w:numFmt w:val="decimal"/>
      <w:lvlText w:val="%1."/>
      <w:lvlJc w:val="left"/>
      <w:pPr>
        <w:tabs>
          <w:tab w:val="num" w:pos="2025"/>
        </w:tabs>
        <w:ind w:left="2025" w:hanging="1485"/>
      </w:pPr>
      <w:rPr>
        <w:rFonts w:cs="Times New Roman" w:hint="default"/>
        <w:u w:val="single"/>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15">
    <w:nsid w:val="6986010C"/>
    <w:multiLevelType w:val="multilevel"/>
    <w:tmpl w:val="4DA4EC3C"/>
    <w:lvl w:ilvl="0">
      <w:start w:val="1"/>
      <w:numFmt w:val="bullet"/>
      <w:lvlText w:val="–"/>
      <w:lvlJc w:val="left"/>
      <w:pPr>
        <w:tabs>
          <w:tab w:val="num" w:pos="1771"/>
        </w:tabs>
        <w:ind w:left="1771" w:hanging="636"/>
      </w:pPr>
      <w:rPr>
        <w:rFonts w:ascii="Times New Roman" w:eastAsia="Times New Roman" w:hAnsi="Times New Roman" w:hint="default"/>
        <w:b/>
        <w:sz w:val="36"/>
      </w:rPr>
    </w:lvl>
    <w:lvl w:ilvl="1">
      <w:start w:val="1"/>
      <w:numFmt w:val="bullet"/>
      <w:lvlText w:val="o"/>
      <w:lvlJc w:val="left"/>
      <w:pPr>
        <w:tabs>
          <w:tab w:val="num" w:pos="2215"/>
        </w:tabs>
        <w:ind w:left="2215" w:hanging="360"/>
      </w:pPr>
      <w:rPr>
        <w:rFonts w:ascii="Courier New" w:hAnsi="Courier New" w:hint="default"/>
      </w:rPr>
    </w:lvl>
    <w:lvl w:ilvl="2">
      <w:start w:val="1"/>
      <w:numFmt w:val="bullet"/>
      <w:lvlText w:val=""/>
      <w:lvlJc w:val="left"/>
      <w:pPr>
        <w:tabs>
          <w:tab w:val="num" w:pos="2935"/>
        </w:tabs>
        <w:ind w:left="2935" w:hanging="360"/>
      </w:pPr>
      <w:rPr>
        <w:rFonts w:ascii="Wingdings" w:hAnsi="Wingdings" w:hint="default"/>
      </w:rPr>
    </w:lvl>
    <w:lvl w:ilvl="3">
      <w:start w:val="1"/>
      <w:numFmt w:val="bullet"/>
      <w:lvlText w:val=""/>
      <w:lvlJc w:val="left"/>
      <w:pPr>
        <w:tabs>
          <w:tab w:val="num" w:pos="3655"/>
        </w:tabs>
        <w:ind w:left="3655" w:hanging="360"/>
      </w:pPr>
      <w:rPr>
        <w:rFonts w:ascii="Symbol" w:hAnsi="Symbol" w:hint="default"/>
      </w:rPr>
    </w:lvl>
    <w:lvl w:ilvl="4">
      <w:start w:val="1"/>
      <w:numFmt w:val="bullet"/>
      <w:lvlText w:val="o"/>
      <w:lvlJc w:val="left"/>
      <w:pPr>
        <w:tabs>
          <w:tab w:val="num" w:pos="4375"/>
        </w:tabs>
        <w:ind w:left="4375" w:hanging="360"/>
      </w:pPr>
      <w:rPr>
        <w:rFonts w:ascii="Courier New" w:hAnsi="Courier New" w:hint="default"/>
      </w:rPr>
    </w:lvl>
    <w:lvl w:ilvl="5">
      <w:start w:val="1"/>
      <w:numFmt w:val="bullet"/>
      <w:lvlText w:val=""/>
      <w:lvlJc w:val="left"/>
      <w:pPr>
        <w:tabs>
          <w:tab w:val="num" w:pos="5095"/>
        </w:tabs>
        <w:ind w:left="5095" w:hanging="360"/>
      </w:pPr>
      <w:rPr>
        <w:rFonts w:ascii="Wingdings" w:hAnsi="Wingdings" w:hint="default"/>
      </w:rPr>
    </w:lvl>
    <w:lvl w:ilvl="6">
      <w:start w:val="1"/>
      <w:numFmt w:val="bullet"/>
      <w:lvlText w:val=""/>
      <w:lvlJc w:val="left"/>
      <w:pPr>
        <w:tabs>
          <w:tab w:val="num" w:pos="5815"/>
        </w:tabs>
        <w:ind w:left="5815" w:hanging="360"/>
      </w:pPr>
      <w:rPr>
        <w:rFonts w:ascii="Symbol" w:hAnsi="Symbol" w:hint="default"/>
      </w:rPr>
    </w:lvl>
    <w:lvl w:ilvl="7">
      <w:start w:val="1"/>
      <w:numFmt w:val="bullet"/>
      <w:lvlText w:val="o"/>
      <w:lvlJc w:val="left"/>
      <w:pPr>
        <w:tabs>
          <w:tab w:val="num" w:pos="6535"/>
        </w:tabs>
        <w:ind w:left="6535" w:hanging="360"/>
      </w:pPr>
      <w:rPr>
        <w:rFonts w:ascii="Courier New" w:hAnsi="Courier New" w:hint="default"/>
      </w:rPr>
    </w:lvl>
    <w:lvl w:ilvl="8">
      <w:start w:val="1"/>
      <w:numFmt w:val="bullet"/>
      <w:lvlText w:val=""/>
      <w:lvlJc w:val="left"/>
      <w:pPr>
        <w:tabs>
          <w:tab w:val="num" w:pos="7255"/>
        </w:tabs>
        <w:ind w:left="7255" w:hanging="360"/>
      </w:pPr>
      <w:rPr>
        <w:rFonts w:ascii="Wingdings" w:hAnsi="Wingdings" w:hint="default"/>
      </w:rPr>
    </w:lvl>
  </w:abstractNum>
  <w:abstractNum w:abstractNumId="16">
    <w:nsid w:val="7D630FE4"/>
    <w:multiLevelType w:val="hybridMultilevel"/>
    <w:tmpl w:val="E6E8D558"/>
    <w:lvl w:ilvl="0" w:tplc="7CCE66D2">
      <w:start w:val="5"/>
      <w:numFmt w:val="decimal"/>
      <w:lvlText w:val="%1."/>
      <w:lvlJc w:val="left"/>
      <w:pPr>
        <w:tabs>
          <w:tab w:val="num" w:pos="1800"/>
        </w:tabs>
        <w:ind w:left="1800" w:hanging="360"/>
      </w:pPr>
      <w:rPr>
        <w:rFonts w:cs="Times New Roman" w:hint="default"/>
      </w:rPr>
    </w:lvl>
    <w:lvl w:ilvl="1" w:tplc="04190019" w:tentative="1">
      <w:start w:val="1"/>
      <w:numFmt w:val="lowerLetter"/>
      <w:lvlText w:val="%2."/>
      <w:lvlJc w:val="left"/>
      <w:pPr>
        <w:tabs>
          <w:tab w:val="num" w:pos="2520"/>
        </w:tabs>
        <w:ind w:left="2520" w:hanging="360"/>
      </w:pPr>
      <w:rPr>
        <w:rFonts w:cs="Times New Roman"/>
      </w:rPr>
    </w:lvl>
    <w:lvl w:ilvl="2" w:tplc="0419001B" w:tentative="1">
      <w:start w:val="1"/>
      <w:numFmt w:val="lowerRoman"/>
      <w:lvlText w:val="%3."/>
      <w:lvlJc w:val="right"/>
      <w:pPr>
        <w:tabs>
          <w:tab w:val="num" w:pos="3240"/>
        </w:tabs>
        <w:ind w:left="3240" w:hanging="180"/>
      </w:pPr>
      <w:rPr>
        <w:rFonts w:cs="Times New Roman"/>
      </w:rPr>
    </w:lvl>
    <w:lvl w:ilvl="3" w:tplc="0419000F" w:tentative="1">
      <w:start w:val="1"/>
      <w:numFmt w:val="decimal"/>
      <w:lvlText w:val="%4."/>
      <w:lvlJc w:val="left"/>
      <w:pPr>
        <w:tabs>
          <w:tab w:val="num" w:pos="3960"/>
        </w:tabs>
        <w:ind w:left="3960" w:hanging="360"/>
      </w:pPr>
      <w:rPr>
        <w:rFonts w:cs="Times New Roman"/>
      </w:rPr>
    </w:lvl>
    <w:lvl w:ilvl="4" w:tplc="04190019" w:tentative="1">
      <w:start w:val="1"/>
      <w:numFmt w:val="lowerLetter"/>
      <w:lvlText w:val="%5."/>
      <w:lvlJc w:val="left"/>
      <w:pPr>
        <w:tabs>
          <w:tab w:val="num" w:pos="4680"/>
        </w:tabs>
        <w:ind w:left="4680" w:hanging="360"/>
      </w:pPr>
      <w:rPr>
        <w:rFonts w:cs="Times New Roman"/>
      </w:rPr>
    </w:lvl>
    <w:lvl w:ilvl="5" w:tplc="0419001B" w:tentative="1">
      <w:start w:val="1"/>
      <w:numFmt w:val="lowerRoman"/>
      <w:lvlText w:val="%6."/>
      <w:lvlJc w:val="right"/>
      <w:pPr>
        <w:tabs>
          <w:tab w:val="num" w:pos="5400"/>
        </w:tabs>
        <w:ind w:left="5400" w:hanging="180"/>
      </w:pPr>
      <w:rPr>
        <w:rFonts w:cs="Times New Roman"/>
      </w:rPr>
    </w:lvl>
    <w:lvl w:ilvl="6" w:tplc="0419000F" w:tentative="1">
      <w:start w:val="1"/>
      <w:numFmt w:val="decimal"/>
      <w:lvlText w:val="%7."/>
      <w:lvlJc w:val="left"/>
      <w:pPr>
        <w:tabs>
          <w:tab w:val="num" w:pos="6120"/>
        </w:tabs>
        <w:ind w:left="6120" w:hanging="360"/>
      </w:pPr>
      <w:rPr>
        <w:rFonts w:cs="Times New Roman"/>
      </w:rPr>
    </w:lvl>
    <w:lvl w:ilvl="7" w:tplc="04190019" w:tentative="1">
      <w:start w:val="1"/>
      <w:numFmt w:val="lowerLetter"/>
      <w:lvlText w:val="%8."/>
      <w:lvlJc w:val="left"/>
      <w:pPr>
        <w:tabs>
          <w:tab w:val="num" w:pos="6840"/>
        </w:tabs>
        <w:ind w:left="6840" w:hanging="360"/>
      </w:pPr>
      <w:rPr>
        <w:rFonts w:cs="Times New Roman"/>
      </w:rPr>
    </w:lvl>
    <w:lvl w:ilvl="8" w:tplc="0419001B" w:tentative="1">
      <w:start w:val="1"/>
      <w:numFmt w:val="lowerRoman"/>
      <w:lvlText w:val="%9."/>
      <w:lvlJc w:val="right"/>
      <w:pPr>
        <w:tabs>
          <w:tab w:val="num" w:pos="7560"/>
        </w:tabs>
        <w:ind w:left="7560" w:hanging="180"/>
      </w:pPr>
      <w:rPr>
        <w:rFonts w:cs="Times New Roman"/>
      </w:rPr>
    </w:lvl>
  </w:abstractNum>
  <w:num w:numId="1">
    <w:abstractNumId w:val="13"/>
  </w:num>
  <w:num w:numId="2">
    <w:abstractNumId w:val="14"/>
  </w:num>
  <w:num w:numId="3">
    <w:abstractNumId w:val="5"/>
  </w:num>
  <w:num w:numId="4">
    <w:abstractNumId w:val="15"/>
  </w:num>
  <w:num w:numId="5">
    <w:abstractNumId w:val="10"/>
  </w:num>
  <w:num w:numId="6">
    <w:abstractNumId w:val="11"/>
  </w:num>
  <w:num w:numId="7">
    <w:abstractNumId w:val="6"/>
  </w:num>
  <w:num w:numId="8">
    <w:abstractNumId w:val="8"/>
  </w:num>
  <w:num w:numId="9">
    <w:abstractNumId w:val="4"/>
  </w:num>
  <w:num w:numId="10">
    <w:abstractNumId w:val="3"/>
  </w:num>
  <w:num w:numId="11">
    <w:abstractNumId w:val="0"/>
  </w:num>
  <w:num w:numId="12">
    <w:abstractNumId w:val="1"/>
  </w:num>
  <w:num w:numId="13">
    <w:abstractNumId w:val="7"/>
  </w:num>
  <w:num w:numId="14">
    <w:abstractNumId w:val="12"/>
  </w:num>
  <w:num w:numId="15">
    <w:abstractNumId w:val="2"/>
  </w:num>
  <w:num w:numId="16">
    <w:abstractNumId w:val="16"/>
  </w:num>
  <w:num w:numId="17">
    <w:abstractNumId w:val="9"/>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stylePaneFormatFilter w:val="3F01"/>
  <w:defaultTabStop w:val="708"/>
  <w:autoHyphenation/>
  <w:hyphenationZone w:val="357"/>
  <w:doNotHyphenateCaps/>
  <w:evenAndOddHeaders/>
  <w:drawingGridHorizontalSpacing w:val="140"/>
  <w:displayHorizontalDrawingGridEvery w:val="2"/>
  <w:noPunctuationKerning/>
  <w:characterSpacingControl w:val="doNotCompress"/>
  <w:footnotePr>
    <w:footnote w:id="-1"/>
    <w:footnote w:id="0"/>
  </w:footnotePr>
  <w:endnotePr>
    <w:endnote w:id="-1"/>
    <w:endnote w:id="0"/>
  </w:endnotePr>
  <w:compat>
    <w:applyBreaking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B96AD4"/>
    <w:rsid w:val="00001B96"/>
    <w:rsid w:val="00007633"/>
    <w:rsid w:val="00012DFD"/>
    <w:rsid w:val="0001416E"/>
    <w:rsid w:val="00016801"/>
    <w:rsid w:val="000228CA"/>
    <w:rsid w:val="00023DBF"/>
    <w:rsid w:val="000242E0"/>
    <w:rsid w:val="000342F9"/>
    <w:rsid w:val="00035066"/>
    <w:rsid w:val="0003647A"/>
    <w:rsid w:val="00047A01"/>
    <w:rsid w:val="00051D70"/>
    <w:rsid w:val="000574ED"/>
    <w:rsid w:val="0006779A"/>
    <w:rsid w:val="0007033C"/>
    <w:rsid w:val="000726AF"/>
    <w:rsid w:val="00074D06"/>
    <w:rsid w:val="00075557"/>
    <w:rsid w:val="000759C1"/>
    <w:rsid w:val="00080454"/>
    <w:rsid w:val="0008096B"/>
    <w:rsid w:val="00085572"/>
    <w:rsid w:val="00086F77"/>
    <w:rsid w:val="00087104"/>
    <w:rsid w:val="00090C9E"/>
    <w:rsid w:val="000921E0"/>
    <w:rsid w:val="000922BC"/>
    <w:rsid w:val="000928C2"/>
    <w:rsid w:val="00093F7F"/>
    <w:rsid w:val="00097B90"/>
    <w:rsid w:val="000A421E"/>
    <w:rsid w:val="000A511A"/>
    <w:rsid w:val="000B02DD"/>
    <w:rsid w:val="000B1C3A"/>
    <w:rsid w:val="000B1F44"/>
    <w:rsid w:val="000B62F6"/>
    <w:rsid w:val="000B67AC"/>
    <w:rsid w:val="000B7FC8"/>
    <w:rsid w:val="000D349B"/>
    <w:rsid w:val="000D5946"/>
    <w:rsid w:val="000D5E66"/>
    <w:rsid w:val="000E01C1"/>
    <w:rsid w:val="000E59B0"/>
    <w:rsid w:val="000F2A6A"/>
    <w:rsid w:val="000F636D"/>
    <w:rsid w:val="00101100"/>
    <w:rsid w:val="001011F9"/>
    <w:rsid w:val="00101F6A"/>
    <w:rsid w:val="00103A02"/>
    <w:rsid w:val="00105D26"/>
    <w:rsid w:val="00106ADD"/>
    <w:rsid w:val="00110E22"/>
    <w:rsid w:val="00111D27"/>
    <w:rsid w:val="001125E9"/>
    <w:rsid w:val="00114DA8"/>
    <w:rsid w:val="00120EF7"/>
    <w:rsid w:val="0012384D"/>
    <w:rsid w:val="001277E1"/>
    <w:rsid w:val="00132651"/>
    <w:rsid w:val="001351F4"/>
    <w:rsid w:val="0014374B"/>
    <w:rsid w:val="00144F8F"/>
    <w:rsid w:val="00146DDD"/>
    <w:rsid w:val="00157420"/>
    <w:rsid w:val="00157A42"/>
    <w:rsid w:val="00160004"/>
    <w:rsid w:val="00162AD5"/>
    <w:rsid w:val="00163989"/>
    <w:rsid w:val="00163AB5"/>
    <w:rsid w:val="00167FA3"/>
    <w:rsid w:val="001732B8"/>
    <w:rsid w:val="00174F04"/>
    <w:rsid w:val="00175258"/>
    <w:rsid w:val="00175778"/>
    <w:rsid w:val="0018332D"/>
    <w:rsid w:val="001916AC"/>
    <w:rsid w:val="001A1669"/>
    <w:rsid w:val="001A4E13"/>
    <w:rsid w:val="001B1D3E"/>
    <w:rsid w:val="001B55A8"/>
    <w:rsid w:val="001B638C"/>
    <w:rsid w:val="001B66E2"/>
    <w:rsid w:val="001C10CA"/>
    <w:rsid w:val="001C11A5"/>
    <w:rsid w:val="001C2C67"/>
    <w:rsid w:val="001C3FD5"/>
    <w:rsid w:val="001C5616"/>
    <w:rsid w:val="001D3CE5"/>
    <w:rsid w:val="001D5B96"/>
    <w:rsid w:val="001D7B81"/>
    <w:rsid w:val="001E37C9"/>
    <w:rsid w:val="001E5949"/>
    <w:rsid w:val="001F45C2"/>
    <w:rsid w:val="001F4D70"/>
    <w:rsid w:val="001F5E11"/>
    <w:rsid w:val="00210B7B"/>
    <w:rsid w:val="00210D6F"/>
    <w:rsid w:val="00211258"/>
    <w:rsid w:val="00211B3C"/>
    <w:rsid w:val="00225B6B"/>
    <w:rsid w:val="00225D07"/>
    <w:rsid w:val="00231137"/>
    <w:rsid w:val="00233643"/>
    <w:rsid w:val="00235E9C"/>
    <w:rsid w:val="00237589"/>
    <w:rsid w:val="00242AB4"/>
    <w:rsid w:val="00245473"/>
    <w:rsid w:val="00247596"/>
    <w:rsid w:val="0025012F"/>
    <w:rsid w:val="00250599"/>
    <w:rsid w:val="0026124E"/>
    <w:rsid w:val="002617B2"/>
    <w:rsid w:val="00264E85"/>
    <w:rsid w:val="002665C4"/>
    <w:rsid w:val="002712F7"/>
    <w:rsid w:val="00271FDB"/>
    <w:rsid w:val="002725A0"/>
    <w:rsid w:val="00273DFB"/>
    <w:rsid w:val="00274647"/>
    <w:rsid w:val="00285774"/>
    <w:rsid w:val="0029092A"/>
    <w:rsid w:val="002946CA"/>
    <w:rsid w:val="00296A40"/>
    <w:rsid w:val="002A5267"/>
    <w:rsid w:val="002B23DF"/>
    <w:rsid w:val="002B6E67"/>
    <w:rsid w:val="002B7F43"/>
    <w:rsid w:val="002C0052"/>
    <w:rsid w:val="002C1904"/>
    <w:rsid w:val="002C77DC"/>
    <w:rsid w:val="002D089C"/>
    <w:rsid w:val="002D573C"/>
    <w:rsid w:val="002E0C28"/>
    <w:rsid w:val="002E1C54"/>
    <w:rsid w:val="002E2013"/>
    <w:rsid w:val="002E44B2"/>
    <w:rsid w:val="002E44DD"/>
    <w:rsid w:val="002E45F6"/>
    <w:rsid w:val="002E7996"/>
    <w:rsid w:val="002F08AA"/>
    <w:rsid w:val="002F7B26"/>
    <w:rsid w:val="00306BC7"/>
    <w:rsid w:val="003132DF"/>
    <w:rsid w:val="00315732"/>
    <w:rsid w:val="0032327E"/>
    <w:rsid w:val="003235F4"/>
    <w:rsid w:val="00324B8F"/>
    <w:rsid w:val="0032671D"/>
    <w:rsid w:val="003427D3"/>
    <w:rsid w:val="00343D2B"/>
    <w:rsid w:val="00343E02"/>
    <w:rsid w:val="0035117D"/>
    <w:rsid w:val="00353FA3"/>
    <w:rsid w:val="00363057"/>
    <w:rsid w:val="003635E8"/>
    <w:rsid w:val="00370376"/>
    <w:rsid w:val="00375BE6"/>
    <w:rsid w:val="003874D2"/>
    <w:rsid w:val="003918EC"/>
    <w:rsid w:val="003A4FFA"/>
    <w:rsid w:val="003A6939"/>
    <w:rsid w:val="003B3C6A"/>
    <w:rsid w:val="003B74CB"/>
    <w:rsid w:val="003C2B35"/>
    <w:rsid w:val="003C2D91"/>
    <w:rsid w:val="003C4B64"/>
    <w:rsid w:val="003C67AB"/>
    <w:rsid w:val="003D2991"/>
    <w:rsid w:val="003D315C"/>
    <w:rsid w:val="003E6141"/>
    <w:rsid w:val="003E6249"/>
    <w:rsid w:val="003F12DA"/>
    <w:rsid w:val="003F69DE"/>
    <w:rsid w:val="004035B5"/>
    <w:rsid w:val="00403A8B"/>
    <w:rsid w:val="00405866"/>
    <w:rsid w:val="00414821"/>
    <w:rsid w:val="004151B1"/>
    <w:rsid w:val="00422406"/>
    <w:rsid w:val="0042503C"/>
    <w:rsid w:val="00425C40"/>
    <w:rsid w:val="00433BBC"/>
    <w:rsid w:val="00442AD0"/>
    <w:rsid w:val="00442B40"/>
    <w:rsid w:val="004538E3"/>
    <w:rsid w:val="00463110"/>
    <w:rsid w:val="004631D1"/>
    <w:rsid w:val="00463543"/>
    <w:rsid w:val="0047221E"/>
    <w:rsid w:val="0047578B"/>
    <w:rsid w:val="00485A08"/>
    <w:rsid w:val="00486681"/>
    <w:rsid w:val="004925B5"/>
    <w:rsid w:val="00495751"/>
    <w:rsid w:val="004972A9"/>
    <w:rsid w:val="004A04A8"/>
    <w:rsid w:val="004A1F13"/>
    <w:rsid w:val="004A44B8"/>
    <w:rsid w:val="004A47BF"/>
    <w:rsid w:val="004A7EDD"/>
    <w:rsid w:val="004B134B"/>
    <w:rsid w:val="004B3647"/>
    <w:rsid w:val="004B3D80"/>
    <w:rsid w:val="004B4CF0"/>
    <w:rsid w:val="004D2585"/>
    <w:rsid w:val="004D64D0"/>
    <w:rsid w:val="004E04F9"/>
    <w:rsid w:val="004E1611"/>
    <w:rsid w:val="004F349E"/>
    <w:rsid w:val="004F5A4A"/>
    <w:rsid w:val="005017E8"/>
    <w:rsid w:val="00507E40"/>
    <w:rsid w:val="00510A6C"/>
    <w:rsid w:val="0051149E"/>
    <w:rsid w:val="00512B07"/>
    <w:rsid w:val="00515433"/>
    <w:rsid w:val="005256A2"/>
    <w:rsid w:val="005325D1"/>
    <w:rsid w:val="00532AB8"/>
    <w:rsid w:val="0054723C"/>
    <w:rsid w:val="00552C72"/>
    <w:rsid w:val="00555045"/>
    <w:rsid w:val="00562CFE"/>
    <w:rsid w:val="00562D00"/>
    <w:rsid w:val="00564540"/>
    <w:rsid w:val="00572A03"/>
    <w:rsid w:val="00572ADF"/>
    <w:rsid w:val="0057453C"/>
    <w:rsid w:val="00580F11"/>
    <w:rsid w:val="005858F4"/>
    <w:rsid w:val="00586520"/>
    <w:rsid w:val="005905D8"/>
    <w:rsid w:val="0059191D"/>
    <w:rsid w:val="0059635E"/>
    <w:rsid w:val="005974BC"/>
    <w:rsid w:val="00597B9A"/>
    <w:rsid w:val="005A034D"/>
    <w:rsid w:val="005A05F7"/>
    <w:rsid w:val="005A097A"/>
    <w:rsid w:val="005A3BF8"/>
    <w:rsid w:val="005B0E6F"/>
    <w:rsid w:val="005B13EA"/>
    <w:rsid w:val="005B1F90"/>
    <w:rsid w:val="005B28FA"/>
    <w:rsid w:val="005B5D72"/>
    <w:rsid w:val="005D0369"/>
    <w:rsid w:val="005D04C4"/>
    <w:rsid w:val="005D6A3A"/>
    <w:rsid w:val="005E22A0"/>
    <w:rsid w:val="005E462D"/>
    <w:rsid w:val="005E7D39"/>
    <w:rsid w:val="005F4CD0"/>
    <w:rsid w:val="00602813"/>
    <w:rsid w:val="006032F7"/>
    <w:rsid w:val="00605F83"/>
    <w:rsid w:val="006123D0"/>
    <w:rsid w:val="006136D4"/>
    <w:rsid w:val="00613AD4"/>
    <w:rsid w:val="00615E3D"/>
    <w:rsid w:val="006208A9"/>
    <w:rsid w:val="00627C61"/>
    <w:rsid w:val="00635082"/>
    <w:rsid w:val="00651873"/>
    <w:rsid w:val="006549B9"/>
    <w:rsid w:val="006557DB"/>
    <w:rsid w:val="0066075E"/>
    <w:rsid w:val="00660DAD"/>
    <w:rsid w:val="00664685"/>
    <w:rsid w:val="0066552E"/>
    <w:rsid w:val="00667A96"/>
    <w:rsid w:val="006723D7"/>
    <w:rsid w:val="00672E70"/>
    <w:rsid w:val="006822E2"/>
    <w:rsid w:val="00682A06"/>
    <w:rsid w:val="006844F7"/>
    <w:rsid w:val="006849E9"/>
    <w:rsid w:val="00690091"/>
    <w:rsid w:val="00692D8B"/>
    <w:rsid w:val="00692F9C"/>
    <w:rsid w:val="00695693"/>
    <w:rsid w:val="0069608A"/>
    <w:rsid w:val="006A2303"/>
    <w:rsid w:val="006A2A1B"/>
    <w:rsid w:val="006A6455"/>
    <w:rsid w:val="006B1BAB"/>
    <w:rsid w:val="006B292F"/>
    <w:rsid w:val="006B3B06"/>
    <w:rsid w:val="006C5A37"/>
    <w:rsid w:val="006C7E3F"/>
    <w:rsid w:val="006C7F33"/>
    <w:rsid w:val="006D230F"/>
    <w:rsid w:val="006D6D78"/>
    <w:rsid w:val="006E26C6"/>
    <w:rsid w:val="006E39F7"/>
    <w:rsid w:val="006E7A59"/>
    <w:rsid w:val="006F0C26"/>
    <w:rsid w:val="006F2BE4"/>
    <w:rsid w:val="007162F8"/>
    <w:rsid w:val="00717E49"/>
    <w:rsid w:val="007200CD"/>
    <w:rsid w:val="007257BE"/>
    <w:rsid w:val="00725838"/>
    <w:rsid w:val="00726126"/>
    <w:rsid w:val="00731377"/>
    <w:rsid w:val="00741FA4"/>
    <w:rsid w:val="007465D6"/>
    <w:rsid w:val="0074783B"/>
    <w:rsid w:val="00747AE0"/>
    <w:rsid w:val="00752620"/>
    <w:rsid w:val="007531B0"/>
    <w:rsid w:val="00755F08"/>
    <w:rsid w:val="00762A68"/>
    <w:rsid w:val="007635C5"/>
    <w:rsid w:val="00777F15"/>
    <w:rsid w:val="00781273"/>
    <w:rsid w:val="00781B4D"/>
    <w:rsid w:val="0078501F"/>
    <w:rsid w:val="00785B68"/>
    <w:rsid w:val="0078641B"/>
    <w:rsid w:val="00787141"/>
    <w:rsid w:val="00790353"/>
    <w:rsid w:val="00791E82"/>
    <w:rsid w:val="00794A2D"/>
    <w:rsid w:val="00797A34"/>
    <w:rsid w:val="007A36D9"/>
    <w:rsid w:val="007A4BA5"/>
    <w:rsid w:val="007A5072"/>
    <w:rsid w:val="007A6926"/>
    <w:rsid w:val="007A6E24"/>
    <w:rsid w:val="007B05CB"/>
    <w:rsid w:val="007B187E"/>
    <w:rsid w:val="007B25FF"/>
    <w:rsid w:val="007B6982"/>
    <w:rsid w:val="007C091C"/>
    <w:rsid w:val="007C4747"/>
    <w:rsid w:val="007C56A0"/>
    <w:rsid w:val="007D14C9"/>
    <w:rsid w:val="007D2485"/>
    <w:rsid w:val="007D52C5"/>
    <w:rsid w:val="007E0598"/>
    <w:rsid w:val="007E0B2B"/>
    <w:rsid w:val="007E0B2C"/>
    <w:rsid w:val="007E0C64"/>
    <w:rsid w:val="007F0DFA"/>
    <w:rsid w:val="007F1E2D"/>
    <w:rsid w:val="007F2921"/>
    <w:rsid w:val="007F5816"/>
    <w:rsid w:val="00800BD0"/>
    <w:rsid w:val="00802901"/>
    <w:rsid w:val="00804538"/>
    <w:rsid w:val="00805E23"/>
    <w:rsid w:val="00813D36"/>
    <w:rsid w:val="00817841"/>
    <w:rsid w:val="0082086F"/>
    <w:rsid w:val="00821E1B"/>
    <w:rsid w:val="00822EE3"/>
    <w:rsid w:val="00824559"/>
    <w:rsid w:val="0083252B"/>
    <w:rsid w:val="0083458B"/>
    <w:rsid w:val="00835855"/>
    <w:rsid w:val="0084090A"/>
    <w:rsid w:val="00841989"/>
    <w:rsid w:val="00846A03"/>
    <w:rsid w:val="00851D51"/>
    <w:rsid w:val="00854A78"/>
    <w:rsid w:val="0085503F"/>
    <w:rsid w:val="0085617D"/>
    <w:rsid w:val="00862724"/>
    <w:rsid w:val="00864A8C"/>
    <w:rsid w:val="00865820"/>
    <w:rsid w:val="00866C47"/>
    <w:rsid w:val="008670AC"/>
    <w:rsid w:val="00874751"/>
    <w:rsid w:val="0087528B"/>
    <w:rsid w:val="00882DDD"/>
    <w:rsid w:val="00883328"/>
    <w:rsid w:val="0088382A"/>
    <w:rsid w:val="00885273"/>
    <w:rsid w:val="008920AA"/>
    <w:rsid w:val="008A679E"/>
    <w:rsid w:val="008A6A08"/>
    <w:rsid w:val="008A7286"/>
    <w:rsid w:val="008B264C"/>
    <w:rsid w:val="008C4AF4"/>
    <w:rsid w:val="008C5FC1"/>
    <w:rsid w:val="008C6294"/>
    <w:rsid w:val="008C6C4F"/>
    <w:rsid w:val="008D44C3"/>
    <w:rsid w:val="008D7D4B"/>
    <w:rsid w:val="008D7F3B"/>
    <w:rsid w:val="008E0144"/>
    <w:rsid w:val="008E02C5"/>
    <w:rsid w:val="008F16B7"/>
    <w:rsid w:val="008F2AAA"/>
    <w:rsid w:val="008F329D"/>
    <w:rsid w:val="008F6FC2"/>
    <w:rsid w:val="0090352C"/>
    <w:rsid w:val="00903DBC"/>
    <w:rsid w:val="00904C67"/>
    <w:rsid w:val="00905EC2"/>
    <w:rsid w:val="009101C3"/>
    <w:rsid w:val="00911326"/>
    <w:rsid w:val="009132C5"/>
    <w:rsid w:val="00915450"/>
    <w:rsid w:val="00921137"/>
    <w:rsid w:val="00926766"/>
    <w:rsid w:val="00927DD6"/>
    <w:rsid w:val="00930576"/>
    <w:rsid w:val="009355BB"/>
    <w:rsid w:val="00935610"/>
    <w:rsid w:val="00936B38"/>
    <w:rsid w:val="0093728A"/>
    <w:rsid w:val="00947092"/>
    <w:rsid w:val="009539B3"/>
    <w:rsid w:val="0095645A"/>
    <w:rsid w:val="00957560"/>
    <w:rsid w:val="00963D7B"/>
    <w:rsid w:val="009741A5"/>
    <w:rsid w:val="00976C4C"/>
    <w:rsid w:val="009814EE"/>
    <w:rsid w:val="00982669"/>
    <w:rsid w:val="00982A0B"/>
    <w:rsid w:val="00984DF2"/>
    <w:rsid w:val="00986454"/>
    <w:rsid w:val="009903CC"/>
    <w:rsid w:val="00991A3D"/>
    <w:rsid w:val="00993998"/>
    <w:rsid w:val="00996AF4"/>
    <w:rsid w:val="00997B36"/>
    <w:rsid w:val="009A0EDE"/>
    <w:rsid w:val="009A3898"/>
    <w:rsid w:val="009A6909"/>
    <w:rsid w:val="009A7939"/>
    <w:rsid w:val="009B157A"/>
    <w:rsid w:val="009B5532"/>
    <w:rsid w:val="009B62B1"/>
    <w:rsid w:val="009C037B"/>
    <w:rsid w:val="009C2EF0"/>
    <w:rsid w:val="009C4555"/>
    <w:rsid w:val="009C5557"/>
    <w:rsid w:val="009E0CEF"/>
    <w:rsid w:val="009E0D4E"/>
    <w:rsid w:val="009E4E66"/>
    <w:rsid w:val="009E707D"/>
    <w:rsid w:val="009F27B1"/>
    <w:rsid w:val="009F4E96"/>
    <w:rsid w:val="009F5532"/>
    <w:rsid w:val="009F6C66"/>
    <w:rsid w:val="00A1040F"/>
    <w:rsid w:val="00A10E7D"/>
    <w:rsid w:val="00A126C7"/>
    <w:rsid w:val="00A13683"/>
    <w:rsid w:val="00A15938"/>
    <w:rsid w:val="00A2052C"/>
    <w:rsid w:val="00A21573"/>
    <w:rsid w:val="00A227DB"/>
    <w:rsid w:val="00A22EBB"/>
    <w:rsid w:val="00A3177E"/>
    <w:rsid w:val="00A32B48"/>
    <w:rsid w:val="00A33904"/>
    <w:rsid w:val="00A35040"/>
    <w:rsid w:val="00A36F63"/>
    <w:rsid w:val="00A3753B"/>
    <w:rsid w:val="00A431FF"/>
    <w:rsid w:val="00A4505A"/>
    <w:rsid w:val="00A5125A"/>
    <w:rsid w:val="00A56518"/>
    <w:rsid w:val="00A63424"/>
    <w:rsid w:val="00A64736"/>
    <w:rsid w:val="00A66E04"/>
    <w:rsid w:val="00A6750C"/>
    <w:rsid w:val="00A718AC"/>
    <w:rsid w:val="00A718C9"/>
    <w:rsid w:val="00A751F4"/>
    <w:rsid w:val="00A77781"/>
    <w:rsid w:val="00A80478"/>
    <w:rsid w:val="00A813AF"/>
    <w:rsid w:val="00A818F2"/>
    <w:rsid w:val="00A861F6"/>
    <w:rsid w:val="00A87D9C"/>
    <w:rsid w:val="00A9645D"/>
    <w:rsid w:val="00AA1E91"/>
    <w:rsid w:val="00AA2012"/>
    <w:rsid w:val="00AA2429"/>
    <w:rsid w:val="00AA2859"/>
    <w:rsid w:val="00AB0BC3"/>
    <w:rsid w:val="00AB1579"/>
    <w:rsid w:val="00AB1FA0"/>
    <w:rsid w:val="00AB7FF8"/>
    <w:rsid w:val="00AC4949"/>
    <w:rsid w:val="00AC5C3F"/>
    <w:rsid w:val="00AC5F31"/>
    <w:rsid w:val="00AC62E0"/>
    <w:rsid w:val="00AD1E78"/>
    <w:rsid w:val="00AD214A"/>
    <w:rsid w:val="00AD3895"/>
    <w:rsid w:val="00AD4D5A"/>
    <w:rsid w:val="00AD5AD2"/>
    <w:rsid w:val="00AE17C4"/>
    <w:rsid w:val="00AE2941"/>
    <w:rsid w:val="00AF0ABA"/>
    <w:rsid w:val="00B05971"/>
    <w:rsid w:val="00B10B59"/>
    <w:rsid w:val="00B11B55"/>
    <w:rsid w:val="00B16187"/>
    <w:rsid w:val="00B20E19"/>
    <w:rsid w:val="00B257A8"/>
    <w:rsid w:val="00B31DB0"/>
    <w:rsid w:val="00B31F8B"/>
    <w:rsid w:val="00B36832"/>
    <w:rsid w:val="00B40288"/>
    <w:rsid w:val="00B404DD"/>
    <w:rsid w:val="00B4305D"/>
    <w:rsid w:val="00B43FD8"/>
    <w:rsid w:val="00B4619E"/>
    <w:rsid w:val="00B461BF"/>
    <w:rsid w:val="00B53BDF"/>
    <w:rsid w:val="00B57843"/>
    <w:rsid w:val="00B61146"/>
    <w:rsid w:val="00B62864"/>
    <w:rsid w:val="00B62B2D"/>
    <w:rsid w:val="00B62C14"/>
    <w:rsid w:val="00B639BE"/>
    <w:rsid w:val="00B647EA"/>
    <w:rsid w:val="00B72832"/>
    <w:rsid w:val="00B77197"/>
    <w:rsid w:val="00B8084B"/>
    <w:rsid w:val="00B81B42"/>
    <w:rsid w:val="00B82838"/>
    <w:rsid w:val="00B84870"/>
    <w:rsid w:val="00B853A8"/>
    <w:rsid w:val="00B85FD6"/>
    <w:rsid w:val="00B87E65"/>
    <w:rsid w:val="00B9011D"/>
    <w:rsid w:val="00B96A5C"/>
    <w:rsid w:val="00B96AD4"/>
    <w:rsid w:val="00B97702"/>
    <w:rsid w:val="00BA7BC0"/>
    <w:rsid w:val="00BB0264"/>
    <w:rsid w:val="00BB2575"/>
    <w:rsid w:val="00BB337E"/>
    <w:rsid w:val="00BB350B"/>
    <w:rsid w:val="00BB7FCD"/>
    <w:rsid w:val="00BD4E3D"/>
    <w:rsid w:val="00BE1965"/>
    <w:rsid w:val="00BE2951"/>
    <w:rsid w:val="00BE5AA0"/>
    <w:rsid w:val="00BE5E96"/>
    <w:rsid w:val="00BF195E"/>
    <w:rsid w:val="00BF3BFA"/>
    <w:rsid w:val="00BF7B4C"/>
    <w:rsid w:val="00C01A85"/>
    <w:rsid w:val="00C02336"/>
    <w:rsid w:val="00C03046"/>
    <w:rsid w:val="00C039F7"/>
    <w:rsid w:val="00C03EE9"/>
    <w:rsid w:val="00C06132"/>
    <w:rsid w:val="00C07B55"/>
    <w:rsid w:val="00C107DA"/>
    <w:rsid w:val="00C1252A"/>
    <w:rsid w:val="00C13597"/>
    <w:rsid w:val="00C142CD"/>
    <w:rsid w:val="00C22532"/>
    <w:rsid w:val="00C275FA"/>
    <w:rsid w:val="00C30849"/>
    <w:rsid w:val="00C32DB9"/>
    <w:rsid w:val="00C32DF2"/>
    <w:rsid w:val="00C41181"/>
    <w:rsid w:val="00C447B8"/>
    <w:rsid w:val="00C46E59"/>
    <w:rsid w:val="00C51A96"/>
    <w:rsid w:val="00C5320D"/>
    <w:rsid w:val="00C555A6"/>
    <w:rsid w:val="00C55714"/>
    <w:rsid w:val="00C57748"/>
    <w:rsid w:val="00C610A1"/>
    <w:rsid w:val="00C67D31"/>
    <w:rsid w:val="00C73675"/>
    <w:rsid w:val="00C751A3"/>
    <w:rsid w:val="00C77472"/>
    <w:rsid w:val="00C775FB"/>
    <w:rsid w:val="00C77CAA"/>
    <w:rsid w:val="00C821C9"/>
    <w:rsid w:val="00C84047"/>
    <w:rsid w:val="00C875C6"/>
    <w:rsid w:val="00C925B4"/>
    <w:rsid w:val="00C96497"/>
    <w:rsid w:val="00C9765B"/>
    <w:rsid w:val="00CA0C93"/>
    <w:rsid w:val="00CA132F"/>
    <w:rsid w:val="00CB28BA"/>
    <w:rsid w:val="00CB4CB8"/>
    <w:rsid w:val="00CB533F"/>
    <w:rsid w:val="00CB5F63"/>
    <w:rsid w:val="00CC54EA"/>
    <w:rsid w:val="00CE1994"/>
    <w:rsid w:val="00CE54A0"/>
    <w:rsid w:val="00CE5802"/>
    <w:rsid w:val="00CF051F"/>
    <w:rsid w:val="00CF15CC"/>
    <w:rsid w:val="00CF4724"/>
    <w:rsid w:val="00CF4FD9"/>
    <w:rsid w:val="00CF559B"/>
    <w:rsid w:val="00CF6111"/>
    <w:rsid w:val="00D05BFC"/>
    <w:rsid w:val="00D13F03"/>
    <w:rsid w:val="00D16440"/>
    <w:rsid w:val="00D16598"/>
    <w:rsid w:val="00D1704A"/>
    <w:rsid w:val="00D262F1"/>
    <w:rsid w:val="00D270CC"/>
    <w:rsid w:val="00D27CFA"/>
    <w:rsid w:val="00D313E1"/>
    <w:rsid w:val="00D330B6"/>
    <w:rsid w:val="00D3668D"/>
    <w:rsid w:val="00D37106"/>
    <w:rsid w:val="00D41BE1"/>
    <w:rsid w:val="00D42A93"/>
    <w:rsid w:val="00D43CDA"/>
    <w:rsid w:val="00D4634C"/>
    <w:rsid w:val="00D46667"/>
    <w:rsid w:val="00D467BC"/>
    <w:rsid w:val="00D51788"/>
    <w:rsid w:val="00D51C31"/>
    <w:rsid w:val="00D52131"/>
    <w:rsid w:val="00D52697"/>
    <w:rsid w:val="00D56822"/>
    <w:rsid w:val="00D60268"/>
    <w:rsid w:val="00D62EF2"/>
    <w:rsid w:val="00D71CE1"/>
    <w:rsid w:val="00D7289E"/>
    <w:rsid w:val="00D7449F"/>
    <w:rsid w:val="00D80647"/>
    <w:rsid w:val="00D831B8"/>
    <w:rsid w:val="00D871D9"/>
    <w:rsid w:val="00D87D70"/>
    <w:rsid w:val="00D90566"/>
    <w:rsid w:val="00D927E8"/>
    <w:rsid w:val="00D97B52"/>
    <w:rsid w:val="00DA3A51"/>
    <w:rsid w:val="00DA6AF1"/>
    <w:rsid w:val="00DC23E7"/>
    <w:rsid w:val="00DC37F4"/>
    <w:rsid w:val="00DC4723"/>
    <w:rsid w:val="00DC50CF"/>
    <w:rsid w:val="00DC532A"/>
    <w:rsid w:val="00DC53AA"/>
    <w:rsid w:val="00DD001A"/>
    <w:rsid w:val="00DD5749"/>
    <w:rsid w:val="00DD6115"/>
    <w:rsid w:val="00DD7B1E"/>
    <w:rsid w:val="00DE3347"/>
    <w:rsid w:val="00DE42E7"/>
    <w:rsid w:val="00DE4410"/>
    <w:rsid w:val="00DE45A0"/>
    <w:rsid w:val="00DE4F25"/>
    <w:rsid w:val="00DF0FC2"/>
    <w:rsid w:val="00DF27AB"/>
    <w:rsid w:val="00E00FA4"/>
    <w:rsid w:val="00E02612"/>
    <w:rsid w:val="00E114FB"/>
    <w:rsid w:val="00E1165F"/>
    <w:rsid w:val="00E117FA"/>
    <w:rsid w:val="00E2121D"/>
    <w:rsid w:val="00E232D2"/>
    <w:rsid w:val="00E244B9"/>
    <w:rsid w:val="00E24D03"/>
    <w:rsid w:val="00E31439"/>
    <w:rsid w:val="00E31D17"/>
    <w:rsid w:val="00E43D2E"/>
    <w:rsid w:val="00E450A3"/>
    <w:rsid w:val="00E45848"/>
    <w:rsid w:val="00E531C2"/>
    <w:rsid w:val="00E559EB"/>
    <w:rsid w:val="00E56A66"/>
    <w:rsid w:val="00E62037"/>
    <w:rsid w:val="00E63BA6"/>
    <w:rsid w:val="00E6551D"/>
    <w:rsid w:val="00E65B9E"/>
    <w:rsid w:val="00E72DB1"/>
    <w:rsid w:val="00E7494A"/>
    <w:rsid w:val="00E766A5"/>
    <w:rsid w:val="00E84CC0"/>
    <w:rsid w:val="00E9091C"/>
    <w:rsid w:val="00E94E2B"/>
    <w:rsid w:val="00EA4362"/>
    <w:rsid w:val="00EA523D"/>
    <w:rsid w:val="00EB1593"/>
    <w:rsid w:val="00EB46DA"/>
    <w:rsid w:val="00EB64ED"/>
    <w:rsid w:val="00EB7F9D"/>
    <w:rsid w:val="00EC034A"/>
    <w:rsid w:val="00ED6CA4"/>
    <w:rsid w:val="00EE0385"/>
    <w:rsid w:val="00EE09E3"/>
    <w:rsid w:val="00EE4AD0"/>
    <w:rsid w:val="00EE4E11"/>
    <w:rsid w:val="00EF09BE"/>
    <w:rsid w:val="00EF47FB"/>
    <w:rsid w:val="00EF76A2"/>
    <w:rsid w:val="00F123E0"/>
    <w:rsid w:val="00F158FD"/>
    <w:rsid w:val="00F171A6"/>
    <w:rsid w:val="00F17B63"/>
    <w:rsid w:val="00F24A26"/>
    <w:rsid w:val="00F25BC6"/>
    <w:rsid w:val="00F34429"/>
    <w:rsid w:val="00F37F5F"/>
    <w:rsid w:val="00F45510"/>
    <w:rsid w:val="00F45605"/>
    <w:rsid w:val="00F57A86"/>
    <w:rsid w:val="00F57B42"/>
    <w:rsid w:val="00F61870"/>
    <w:rsid w:val="00F65DA9"/>
    <w:rsid w:val="00F75E68"/>
    <w:rsid w:val="00F77C4A"/>
    <w:rsid w:val="00F916A1"/>
    <w:rsid w:val="00FA1EA7"/>
    <w:rsid w:val="00FA1FD5"/>
    <w:rsid w:val="00FA46E3"/>
    <w:rsid w:val="00FA7B98"/>
    <w:rsid w:val="00FB0696"/>
    <w:rsid w:val="00FB4209"/>
    <w:rsid w:val="00FB45F5"/>
    <w:rsid w:val="00FB7D4E"/>
    <w:rsid w:val="00FC4AB7"/>
    <w:rsid w:val="00FC5C57"/>
    <w:rsid w:val="00FD0704"/>
    <w:rsid w:val="00FD614C"/>
    <w:rsid w:val="00FD6563"/>
    <w:rsid w:val="00FE0EE8"/>
    <w:rsid w:val="00FE21BA"/>
    <w:rsid w:val="00FE2D60"/>
    <w:rsid w:val="00FE4F90"/>
    <w:rsid w:val="00FF0F47"/>
    <w:rsid w:val="00FF1FFD"/>
    <w:rsid w:val="00FF2B0F"/>
    <w:rsid w:val="00FF54D1"/>
    <w:rsid w:val="00FF6A3D"/>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semiHidden="0" w:uiPriority="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5EC2"/>
    <w:rPr>
      <w:rFonts w:ascii="Tahoma" w:hAnsi="Tahoma" w:cs="Tahoma"/>
      <w:sz w:val="28"/>
      <w:szCs w:val="24"/>
    </w:rPr>
  </w:style>
  <w:style w:type="paragraph" w:styleId="Heading1">
    <w:name w:val="heading 1"/>
    <w:basedOn w:val="Normal"/>
    <w:next w:val="Normal"/>
    <w:link w:val="Heading1Char"/>
    <w:uiPriority w:val="99"/>
    <w:qFormat/>
    <w:rsid w:val="009F4E96"/>
    <w:pPr>
      <w:keepNext/>
      <w:spacing w:before="240" w:after="60"/>
      <w:outlineLvl w:val="0"/>
    </w:pPr>
    <w:rPr>
      <w:rFonts w:ascii="Arial" w:hAnsi="Arial" w:cs="Arial"/>
      <w:b/>
      <w:bCs/>
      <w:kern w:val="32"/>
      <w:sz w:val="32"/>
      <w:szCs w:val="32"/>
    </w:rPr>
  </w:style>
  <w:style w:type="paragraph" w:styleId="Heading5">
    <w:name w:val="heading 5"/>
    <w:basedOn w:val="Normal"/>
    <w:next w:val="Normal"/>
    <w:link w:val="Heading5Char"/>
    <w:uiPriority w:val="99"/>
    <w:qFormat/>
    <w:rsid w:val="008E0144"/>
    <w:pPr>
      <w:spacing w:before="240" w:after="60"/>
      <w:outlineLvl w:val="4"/>
    </w:pPr>
    <w:rPr>
      <w:b/>
      <w:bCs/>
      <w:i/>
      <w:iCs/>
      <w:sz w:val="26"/>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BF3BFA"/>
    <w:rPr>
      <w:rFonts w:ascii="Cambria" w:hAnsi="Cambria" w:cs="Times New Roman"/>
      <w:b/>
      <w:bCs/>
      <w:kern w:val="32"/>
      <w:sz w:val="32"/>
      <w:szCs w:val="32"/>
    </w:rPr>
  </w:style>
  <w:style w:type="character" w:customStyle="1" w:styleId="Heading5Char">
    <w:name w:val="Heading 5 Char"/>
    <w:basedOn w:val="DefaultParagraphFont"/>
    <w:link w:val="Heading5"/>
    <w:uiPriority w:val="99"/>
    <w:semiHidden/>
    <w:locked/>
    <w:rsid w:val="00BF3BFA"/>
    <w:rPr>
      <w:rFonts w:ascii="Calibri" w:hAnsi="Calibri" w:cs="Times New Roman"/>
      <w:b/>
      <w:bCs/>
      <w:i/>
      <w:iCs/>
      <w:sz w:val="26"/>
      <w:szCs w:val="26"/>
    </w:rPr>
  </w:style>
  <w:style w:type="paragraph" w:styleId="TOC1">
    <w:name w:val="toc 1"/>
    <w:basedOn w:val="Normal"/>
    <w:next w:val="Normal"/>
    <w:autoRedefine/>
    <w:uiPriority w:val="99"/>
    <w:semiHidden/>
    <w:rsid w:val="001125E9"/>
    <w:rPr>
      <w:b/>
      <w:sz w:val="16"/>
    </w:rPr>
  </w:style>
  <w:style w:type="paragraph" w:styleId="TOC8">
    <w:name w:val="toc 8"/>
    <w:basedOn w:val="Normal"/>
    <w:next w:val="Normal"/>
    <w:uiPriority w:val="99"/>
    <w:semiHidden/>
    <w:rsid w:val="00D467BC"/>
    <w:pPr>
      <w:ind w:left="1680"/>
    </w:pPr>
    <w:rPr>
      <w:rFonts w:ascii="Book Antiqua" w:hAnsi="Book Antiqua"/>
      <w:b/>
      <w:sz w:val="16"/>
    </w:rPr>
  </w:style>
  <w:style w:type="paragraph" w:styleId="PlainText">
    <w:name w:val="Plain Text"/>
    <w:basedOn w:val="Normal"/>
    <w:link w:val="PlainTextChar"/>
    <w:uiPriority w:val="99"/>
    <w:rsid w:val="00905EC2"/>
    <w:rPr>
      <w:rFonts w:ascii="Courier New" w:hAnsi="Courier New" w:cs="Courier New"/>
      <w:sz w:val="20"/>
      <w:szCs w:val="20"/>
    </w:rPr>
  </w:style>
  <w:style w:type="character" w:customStyle="1" w:styleId="PlainTextChar">
    <w:name w:val="Plain Text Char"/>
    <w:basedOn w:val="DefaultParagraphFont"/>
    <w:link w:val="PlainText"/>
    <w:uiPriority w:val="99"/>
    <w:semiHidden/>
    <w:locked/>
    <w:rsid w:val="00BF3BFA"/>
    <w:rPr>
      <w:rFonts w:ascii="Courier New" w:hAnsi="Courier New" w:cs="Courier New"/>
    </w:rPr>
  </w:style>
  <w:style w:type="paragraph" w:customStyle="1" w:styleId="a">
    <w:name w:val="Чертежный"/>
    <w:uiPriority w:val="99"/>
    <w:rsid w:val="00905EC2"/>
    <w:pPr>
      <w:jc w:val="both"/>
    </w:pPr>
    <w:rPr>
      <w:rFonts w:ascii="ISOCPEUR" w:hAnsi="ISOCPEUR"/>
      <w:i/>
      <w:sz w:val="28"/>
      <w:szCs w:val="20"/>
      <w:lang w:val="uk-UA"/>
    </w:rPr>
  </w:style>
  <w:style w:type="paragraph" w:styleId="Header">
    <w:name w:val="header"/>
    <w:basedOn w:val="Normal"/>
    <w:link w:val="HeaderChar"/>
    <w:uiPriority w:val="99"/>
    <w:rsid w:val="00905EC2"/>
    <w:pPr>
      <w:tabs>
        <w:tab w:val="center" w:pos="4677"/>
        <w:tab w:val="right" w:pos="9355"/>
      </w:tabs>
    </w:pPr>
  </w:style>
  <w:style w:type="character" w:customStyle="1" w:styleId="HeaderChar">
    <w:name w:val="Header Char"/>
    <w:basedOn w:val="DefaultParagraphFont"/>
    <w:link w:val="Header"/>
    <w:uiPriority w:val="99"/>
    <w:semiHidden/>
    <w:locked/>
    <w:rsid w:val="00BF3BFA"/>
    <w:rPr>
      <w:rFonts w:ascii="Tahoma" w:hAnsi="Tahoma" w:cs="Tahoma"/>
      <w:sz w:val="24"/>
      <w:szCs w:val="24"/>
    </w:rPr>
  </w:style>
  <w:style w:type="paragraph" w:styleId="Footer">
    <w:name w:val="footer"/>
    <w:basedOn w:val="Normal"/>
    <w:link w:val="FooterChar"/>
    <w:uiPriority w:val="99"/>
    <w:rsid w:val="00905EC2"/>
    <w:pPr>
      <w:tabs>
        <w:tab w:val="center" w:pos="4677"/>
        <w:tab w:val="right" w:pos="9355"/>
      </w:tabs>
    </w:pPr>
  </w:style>
  <w:style w:type="character" w:customStyle="1" w:styleId="FooterChar">
    <w:name w:val="Footer Char"/>
    <w:basedOn w:val="DefaultParagraphFont"/>
    <w:link w:val="Footer"/>
    <w:uiPriority w:val="99"/>
    <w:semiHidden/>
    <w:locked/>
    <w:rsid w:val="00BF3BFA"/>
    <w:rPr>
      <w:rFonts w:ascii="Tahoma" w:hAnsi="Tahoma" w:cs="Tahoma"/>
      <w:sz w:val="24"/>
      <w:szCs w:val="24"/>
    </w:rPr>
  </w:style>
  <w:style w:type="character" w:styleId="PageNumber">
    <w:name w:val="page number"/>
    <w:basedOn w:val="DefaultParagraphFont"/>
    <w:uiPriority w:val="99"/>
    <w:rsid w:val="00905EC2"/>
    <w:rPr>
      <w:rFonts w:cs="Times New Roman"/>
    </w:rPr>
  </w:style>
  <w:style w:type="paragraph" w:styleId="BlockText">
    <w:name w:val="Block Text"/>
    <w:basedOn w:val="Normal"/>
    <w:uiPriority w:val="99"/>
    <w:rsid w:val="009F4E96"/>
    <w:pPr>
      <w:ind w:left="1418" w:right="3408" w:firstLine="284"/>
      <w:jc w:val="both"/>
    </w:pPr>
    <w:rPr>
      <w:rFonts w:ascii="Times New Roman" w:hAnsi="Times New Roman" w:cs="Times New Roman"/>
      <w:sz w:val="24"/>
    </w:rPr>
  </w:style>
  <w:style w:type="paragraph" w:styleId="BodyText">
    <w:name w:val="Body Text"/>
    <w:basedOn w:val="Normal"/>
    <w:link w:val="BodyTextChar"/>
    <w:uiPriority w:val="99"/>
    <w:rsid w:val="008E0144"/>
    <w:pPr>
      <w:ind w:right="2875"/>
      <w:jc w:val="both"/>
    </w:pPr>
    <w:rPr>
      <w:rFonts w:ascii="Times New Roman" w:hAnsi="Times New Roman" w:cs="Times New Roman"/>
      <w:sz w:val="24"/>
    </w:rPr>
  </w:style>
  <w:style w:type="character" w:customStyle="1" w:styleId="BodyTextChar">
    <w:name w:val="Body Text Char"/>
    <w:basedOn w:val="DefaultParagraphFont"/>
    <w:link w:val="BodyText"/>
    <w:uiPriority w:val="99"/>
    <w:semiHidden/>
    <w:locked/>
    <w:rsid w:val="00BF3BFA"/>
    <w:rPr>
      <w:rFonts w:ascii="Tahoma" w:hAnsi="Tahoma" w:cs="Tahoma"/>
      <w:sz w:val="24"/>
      <w:szCs w:val="24"/>
    </w:rPr>
  </w:style>
  <w:style w:type="paragraph" w:styleId="DocumentMap">
    <w:name w:val="Document Map"/>
    <w:basedOn w:val="Normal"/>
    <w:link w:val="DocumentMapChar"/>
    <w:uiPriority w:val="99"/>
    <w:semiHidden/>
    <w:rsid w:val="00FC4AB7"/>
    <w:pPr>
      <w:shd w:val="clear" w:color="auto" w:fill="000080"/>
    </w:pPr>
    <w:rPr>
      <w:sz w:val="20"/>
      <w:szCs w:val="20"/>
    </w:rPr>
  </w:style>
  <w:style w:type="character" w:customStyle="1" w:styleId="DocumentMapChar">
    <w:name w:val="Document Map Char"/>
    <w:basedOn w:val="DefaultParagraphFont"/>
    <w:link w:val="DocumentMap"/>
    <w:uiPriority w:val="99"/>
    <w:semiHidden/>
    <w:locked/>
    <w:rsid w:val="00BF3BFA"/>
    <w:rPr>
      <w:rFonts w:cs="Tahoma"/>
      <w:sz w:val="2"/>
    </w:rPr>
  </w:style>
  <w:style w:type="paragraph" w:styleId="BalloonText">
    <w:name w:val="Balloon Text"/>
    <w:basedOn w:val="Normal"/>
    <w:link w:val="BalloonTextChar"/>
    <w:uiPriority w:val="99"/>
    <w:semiHidden/>
    <w:rsid w:val="00A77781"/>
    <w:rPr>
      <w:sz w:val="16"/>
      <w:szCs w:val="16"/>
    </w:rPr>
  </w:style>
  <w:style w:type="character" w:customStyle="1" w:styleId="BalloonTextChar">
    <w:name w:val="Balloon Text Char"/>
    <w:basedOn w:val="DefaultParagraphFont"/>
    <w:link w:val="BalloonText"/>
    <w:uiPriority w:val="99"/>
    <w:semiHidden/>
    <w:locked/>
    <w:rsid w:val="00BF3BFA"/>
    <w:rPr>
      <w:rFonts w:cs="Tahoma"/>
      <w:sz w:val="2"/>
    </w:rPr>
  </w:style>
  <w:style w:type="paragraph" w:customStyle="1" w:styleId="a0">
    <w:name w:val="Без интервала"/>
    <w:link w:val="a1"/>
    <w:uiPriority w:val="99"/>
    <w:rsid w:val="00B62C14"/>
    <w:rPr>
      <w:rFonts w:ascii="Calibri" w:hAnsi="Calibri"/>
      <w:lang w:eastAsia="en-US"/>
    </w:rPr>
  </w:style>
  <w:style w:type="character" w:customStyle="1" w:styleId="a1">
    <w:name w:val="Без интервала Знак"/>
    <w:basedOn w:val="DefaultParagraphFont"/>
    <w:link w:val="a0"/>
    <w:uiPriority w:val="99"/>
    <w:locked/>
    <w:rsid w:val="00B62C14"/>
    <w:rPr>
      <w:rFonts w:ascii="Calibri" w:hAnsi="Calibri" w:cs="Times New Roman"/>
      <w:sz w:val="22"/>
      <w:szCs w:val="22"/>
      <w:lang w:val="ru-RU" w:eastAsia="en-US" w:bidi="ar-SA"/>
    </w:rPr>
  </w:style>
  <w:style w:type="paragraph" w:styleId="Caption">
    <w:name w:val="caption"/>
    <w:basedOn w:val="Normal"/>
    <w:next w:val="Normal"/>
    <w:uiPriority w:val="99"/>
    <w:qFormat/>
    <w:rsid w:val="00AD3895"/>
    <w:rPr>
      <w:b/>
      <w:bCs/>
      <w:sz w:val="20"/>
      <w:szCs w:val="20"/>
    </w:rPr>
  </w:style>
  <w:style w:type="paragraph" w:customStyle="1" w:styleId="a2">
    <w:name w:val="Абзац списка"/>
    <w:basedOn w:val="Normal"/>
    <w:uiPriority w:val="99"/>
    <w:rsid w:val="00846A03"/>
    <w:pPr>
      <w:ind w:left="708"/>
    </w:pPr>
  </w:style>
</w:styles>
</file>

<file path=word/webSettings.xml><?xml version="1.0" encoding="utf-8"?>
<w:webSettings xmlns:r="http://schemas.openxmlformats.org/officeDocument/2006/relationships" xmlns:w="http://schemas.openxmlformats.org/wordprocessingml/2006/main">
  <w:divs>
    <w:div w:id="1295410136">
      <w:marLeft w:val="0"/>
      <w:marRight w:val="0"/>
      <w:marTop w:val="0"/>
      <w:marBottom w:val="0"/>
      <w:divBdr>
        <w:top w:val="none" w:sz="0" w:space="0" w:color="auto"/>
        <w:left w:val="none" w:sz="0" w:space="0" w:color="auto"/>
        <w:bottom w:val="none" w:sz="0" w:space="0" w:color="auto"/>
        <w:right w:val="none" w:sz="0" w:space="0" w:color="auto"/>
      </w:divBdr>
    </w:div>
    <w:div w:id="1295410137">
      <w:marLeft w:val="0"/>
      <w:marRight w:val="0"/>
      <w:marTop w:val="0"/>
      <w:marBottom w:val="0"/>
      <w:divBdr>
        <w:top w:val="none" w:sz="0" w:space="0" w:color="auto"/>
        <w:left w:val="none" w:sz="0" w:space="0" w:color="auto"/>
        <w:bottom w:val="none" w:sz="0" w:space="0" w:color="auto"/>
        <w:right w:val="none" w:sz="0" w:space="0" w:color="auto"/>
      </w:divBdr>
    </w:div>
    <w:div w:id="129541013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84</Pages>
  <Words>22156</Words>
  <Characters>-32766</Characters>
  <Application>Microsoft Office Outlook</Application>
  <DocSecurity>0</DocSecurity>
  <Lines>0</Lines>
  <Paragraphs>0</Paragraphs>
  <ScaleCrop>false</ScaleCrop>
  <Company>DO</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ТА</dc:title>
  <dc:subject/>
  <dc:creator>x</dc:creator>
  <cp:keywords/>
  <dc:description/>
  <cp:lastModifiedBy>PC</cp:lastModifiedBy>
  <cp:revision>2</cp:revision>
  <cp:lastPrinted>2008-05-12T13:41:00Z</cp:lastPrinted>
  <dcterms:created xsi:type="dcterms:W3CDTF">2013-04-04T16:33:00Z</dcterms:created>
  <dcterms:modified xsi:type="dcterms:W3CDTF">2013-04-04T16:33:00Z</dcterms:modified>
</cp:coreProperties>
</file>